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0424B10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r w:rsidR="00E927D1">
              <w:t>1</w:t>
            </w:r>
            <w:r w:rsidRPr="0090797E">
              <w:t>.</w:t>
            </w:r>
            <w:bookmarkEnd w:id="3"/>
            <w:r w:rsidR="0090797E" w:rsidRPr="0090797E">
              <w:t>0</w:t>
            </w:r>
            <w:r w:rsidRPr="0090797E">
              <w:t xml:space="preserve"> </w:t>
            </w:r>
            <w:r w:rsidRPr="0090797E">
              <w:rPr>
                <w:sz w:val="32"/>
              </w:rPr>
              <w:t>(</w:t>
            </w:r>
            <w:bookmarkStart w:id="4" w:name="issueDate"/>
            <w:r w:rsidR="0090797E" w:rsidRPr="0090797E">
              <w:rPr>
                <w:sz w:val="32"/>
              </w:rPr>
              <w:t>2023</w:t>
            </w:r>
            <w:r w:rsidRPr="0090797E">
              <w:rPr>
                <w:sz w:val="32"/>
              </w:rPr>
              <w:t>-</w:t>
            </w:r>
            <w:bookmarkEnd w:id="4"/>
            <w:r w:rsidR="0090797E" w:rsidRPr="0090797E">
              <w:rPr>
                <w:sz w:val="32"/>
              </w:rPr>
              <w:t>0</w:t>
            </w:r>
            <w:r w:rsidR="00E927D1">
              <w:rPr>
                <w:sz w:val="32"/>
              </w:rPr>
              <w:t>5</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Application Data Analytics Enablement Service</w:t>
            </w:r>
            <w:r w:rsidR="004F0988" w:rsidRPr="0090797E">
              <w:t>;</w:t>
            </w:r>
          </w:p>
          <w:p w14:paraId="73E9D314" w14:textId="60B6D2BD" w:rsidR="00062023" w:rsidRPr="0090797E" w:rsidRDefault="0090797E" w:rsidP="00133525">
            <w:pPr>
              <w:pStyle w:val="ZT"/>
              <w:framePr w:wrap="auto" w:hAnchor="text" w:yAlign="inline"/>
            </w:pPr>
            <w:r w:rsidRPr="0090797E">
              <w:t>Stage 3</w:t>
            </w:r>
            <w:r w:rsidR="00062023" w:rsidRPr="0090797E">
              <w:t>;</w:t>
            </w:r>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FF7AB4" w14:textId="0CC4A707" w:rsidR="00B8644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86448">
        <w:t>Foreword</w:t>
      </w:r>
      <w:r w:rsidR="00B86448">
        <w:tab/>
      </w:r>
      <w:r w:rsidR="00B86448">
        <w:fldChar w:fldCharType="begin"/>
      </w:r>
      <w:r w:rsidR="00B86448">
        <w:instrText xml:space="preserve"> PAGEREF _Toc136498935 \h </w:instrText>
      </w:r>
      <w:r w:rsidR="00B86448">
        <w:fldChar w:fldCharType="separate"/>
      </w:r>
      <w:r w:rsidR="00B86448">
        <w:t>4</w:t>
      </w:r>
      <w:r w:rsidR="00B86448">
        <w:fldChar w:fldCharType="end"/>
      </w:r>
    </w:p>
    <w:p w14:paraId="531328D3" w14:textId="18B998C3" w:rsidR="00B86448" w:rsidRDefault="00B8644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_Toc136498936 \h </w:instrText>
      </w:r>
      <w:r>
        <w:fldChar w:fldCharType="separate"/>
      </w:r>
      <w:r>
        <w:t>6</w:t>
      </w:r>
      <w:r>
        <w:fldChar w:fldCharType="end"/>
      </w:r>
    </w:p>
    <w:p w14:paraId="211213E6" w14:textId="0FD91B26" w:rsidR="00B86448" w:rsidRDefault="00B8644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_Toc136498937 \h </w:instrText>
      </w:r>
      <w:r>
        <w:fldChar w:fldCharType="separate"/>
      </w:r>
      <w:r>
        <w:t>6</w:t>
      </w:r>
      <w:r>
        <w:fldChar w:fldCharType="end"/>
      </w:r>
    </w:p>
    <w:p w14:paraId="4D9231F3" w14:textId="0397D8B7" w:rsidR="00B86448" w:rsidRDefault="00B8644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_Toc136498938 \h </w:instrText>
      </w:r>
      <w:r>
        <w:fldChar w:fldCharType="separate"/>
      </w:r>
      <w:r>
        <w:t>6</w:t>
      </w:r>
      <w:r>
        <w:fldChar w:fldCharType="end"/>
      </w:r>
    </w:p>
    <w:p w14:paraId="7C93177B" w14:textId="6FEBA4D5" w:rsidR="00B86448" w:rsidRDefault="00B8644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_Toc136498939 \h </w:instrText>
      </w:r>
      <w:r>
        <w:fldChar w:fldCharType="separate"/>
      </w:r>
      <w:r>
        <w:t>6</w:t>
      </w:r>
      <w:r>
        <w:fldChar w:fldCharType="end"/>
      </w:r>
    </w:p>
    <w:p w14:paraId="31F8D294" w14:textId="26A7C9F5" w:rsidR="00B86448" w:rsidRDefault="00B8644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_Toc136498940 \h </w:instrText>
      </w:r>
      <w:r>
        <w:fldChar w:fldCharType="separate"/>
      </w:r>
      <w:r>
        <w:t>7</w:t>
      </w:r>
      <w:r>
        <w:fldChar w:fldCharType="end"/>
      </w:r>
    </w:p>
    <w:p w14:paraId="31B34C36" w14:textId="7379303B" w:rsidR="00B86448" w:rsidRDefault="00B8644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_Toc136498941 \h </w:instrText>
      </w:r>
      <w:r>
        <w:fldChar w:fldCharType="separate"/>
      </w:r>
      <w:r>
        <w:t>7</w:t>
      </w:r>
      <w:r>
        <w:fldChar w:fldCharType="end"/>
      </w:r>
    </w:p>
    <w:p w14:paraId="467F824B" w14:textId="236D15DF" w:rsidR="00B86448" w:rsidRDefault="00B8644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_Toc136498942 \h </w:instrText>
      </w:r>
      <w:r>
        <w:fldChar w:fldCharType="separate"/>
      </w:r>
      <w:r>
        <w:t>7</w:t>
      </w:r>
      <w:r>
        <w:fldChar w:fldCharType="end"/>
      </w:r>
    </w:p>
    <w:p w14:paraId="24B64673" w14:textId="47750516" w:rsidR="00B86448" w:rsidRDefault="00B8644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Application data analytics enablement server (ADAE-S)</w:t>
      </w:r>
      <w:r>
        <w:tab/>
      </w:r>
      <w:r>
        <w:fldChar w:fldCharType="begin"/>
      </w:r>
      <w:r>
        <w:instrText xml:space="preserve"> PAGEREF _Toc136498943 \h </w:instrText>
      </w:r>
      <w:r>
        <w:fldChar w:fldCharType="separate"/>
      </w:r>
      <w:r>
        <w:t>7</w:t>
      </w:r>
      <w:r>
        <w:fldChar w:fldCharType="end"/>
      </w:r>
    </w:p>
    <w:p w14:paraId="7FB95D06" w14:textId="3CA1E476" w:rsidR="00B86448" w:rsidRDefault="00B8644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Application data analytics enablement client (ADAE-C)</w:t>
      </w:r>
      <w:r>
        <w:tab/>
      </w:r>
      <w:r>
        <w:fldChar w:fldCharType="begin"/>
      </w:r>
      <w:r>
        <w:instrText xml:space="preserve"> PAGEREF _Toc136498944 \h </w:instrText>
      </w:r>
      <w:r>
        <w:fldChar w:fldCharType="separate"/>
      </w:r>
      <w:r>
        <w:t>7</w:t>
      </w:r>
      <w:r>
        <w:fldChar w:fldCharType="end"/>
      </w:r>
    </w:p>
    <w:p w14:paraId="0532B8AD" w14:textId="02C53117" w:rsidR="00B86448" w:rsidRDefault="00B8644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data analytics enablement service procedures</w:t>
      </w:r>
      <w:r>
        <w:tab/>
      </w:r>
      <w:r>
        <w:fldChar w:fldCharType="begin"/>
      </w:r>
      <w:r>
        <w:instrText xml:space="preserve"> PAGEREF _Toc136498945 \h </w:instrText>
      </w:r>
      <w:r>
        <w:fldChar w:fldCharType="separate"/>
      </w:r>
      <w:r>
        <w:t>8</w:t>
      </w:r>
      <w:r>
        <w:fldChar w:fldCharType="end"/>
      </w:r>
    </w:p>
    <w:p w14:paraId="05E38451" w14:textId="65E0E69B" w:rsidR="00B86448" w:rsidRDefault="00B8644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_Toc136498946 \h </w:instrText>
      </w:r>
      <w:r>
        <w:fldChar w:fldCharType="separate"/>
      </w:r>
      <w:r>
        <w:t>8</w:t>
      </w:r>
      <w:r>
        <w:fldChar w:fldCharType="end"/>
      </w:r>
    </w:p>
    <w:p w14:paraId="0457C523" w14:textId="1FF8D38E" w:rsidR="00B86448" w:rsidRDefault="00B8644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_Toc136498947 \h </w:instrText>
      </w:r>
      <w:r>
        <w:fldChar w:fldCharType="separate"/>
      </w:r>
      <w:r>
        <w:t>8</w:t>
      </w:r>
      <w:r>
        <w:fldChar w:fldCharType="end"/>
      </w:r>
    </w:p>
    <w:p w14:paraId="36327B8C" w14:textId="0D049B63" w:rsidR="00B86448" w:rsidRDefault="00B86448">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_Toc136498948 \h </w:instrText>
      </w:r>
      <w:r>
        <w:fldChar w:fldCharType="separate"/>
      </w:r>
      <w:r>
        <w:t>8</w:t>
      </w:r>
      <w:r>
        <w:fldChar w:fldCharType="end"/>
      </w:r>
    </w:p>
    <w:p w14:paraId="49BA8DAA" w14:textId="46AF3D3C" w:rsidR="00B86448" w:rsidRDefault="00B8644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Network slice related application data analytics</w:t>
      </w:r>
      <w:r>
        <w:tab/>
      </w:r>
      <w:r>
        <w:fldChar w:fldCharType="begin"/>
      </w:r>
      <w:r>
        <w:instrText xml:space="preserve"> PAGEREF _Toc136498949 \h </w:instrText>
      </w:r>
      <w:r>
        <w:fldChar w:fldCharType="separate"/>
      </w:r>
      <w:r>
        <w:t>8</w:t>
      </w:r>
      <w:r>
        <w:fldChar w:fldCharType="end"/>
      </w:r>
    </w:p>
    <w:p w14:paraId="14D98A80" w14:textId="7D6BAC01" w:rsidR="00B86448" w:rsidRDefault="00B86448">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_Toc136498950 \h </w:instrText>
      </w:r>
      <w:r>
        <w:fldChar w:fldCharType="separate"/>
      </w:r>
      <w:r>
        <w:t>8</w:t>
      </w:r>
      <w:r>
        <w:fldChar w:fldCharType="end"/>
      </w:r>
    </w:p>
    <w:p w14:paraId="78A31EDF" w14:textId="293F1135" w:rsidR="00B86448" w:rsidRDefault="00B8644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 slice configuration recommendation based on application analytics</w:t>
      </w:r>
      <w:r>
        <w:tab/>
      </w:r>
      <w:r>
        <w:fldChar w:fldCharType="begin"/>
      </w:r>
      <w:r>
        <w:instrText xml:space="preserve"> PAGEREF _Toc136498951 \h </w:instrText>
      </w:r>
      <w:r>
        <w:fldChar w:fldCharType="separate"/>
      </w:r>
      <w:r>
        <w:t>8</w:t>
      </w:r>
      <w:r>
        <w:fldChar w:fldCharType="end"/>
      </w:r>
    </w:p>
    <w:p w14:paraId="24E45111" w14:textId="77A4455A" w:rsidR="00B86448" w:rsidRDefault="00B86448">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_Toc136498952 \h </w:instrText>
      </w:r>
      <w:r>
        <w:fldChar w:fldCharType="separate"/>
      </w:r>
      <w:r>
        <w:t>8</w:t>
      </w:r>
      <w:r>
        <w:fldChar w:fldCharType="end"/>
      </w:r>
    </w:p>
    <w:p w14:paraId="6606BCFC" w14:textId="0BB55B85" w:rsidR="00B86448" w:rsidRDefault="00B86448">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Edge load analytics</w:t>
      </w:r>
      <w:r>
        <w:tab/>
      </w:r>
      <w:r>
        <w:fldChar w:fldCharType="begin"/>
      </w:r>
      <w:r>
        <w:instrText xml:space="preserve"> PAGEREF _Toc136498953 \h </w:instrText>
      </w:r>
      <w:r>
        <w:fldChar w:fldCharType="separate"/>
      </w:r>
      <w:r>
        <w:t>8</w:t>
      </w:r>
      <w:r>
        <w:fldChar w:fldCharType="end"/>
      </w:r>
    </w:p>
    <w:p w14:paraId="2B8CF826" w14:textId="7184823E" w:rsidR="00B86448" w:rsidRDefault="00B86448">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_Toc136498954 \h </w:instrText>
      </w:r>
      <w:r>
        <w:fldChar w:fldCharType="separate"/>
      </w:r>
      <w:r>
        <w:t>8</w:t>
      </w:r>
      <w:r>
        <w:fldChar w:fldCharType="end"/>
      </w:r>
    </w:p>
    <w:p w14:paraId="5A189329" w14:textId="2E6D3AA7" w:rsidR="00B86448" w:rsidRDefault="00B86448">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Pr>
          <w:lang w:eastAsia="zh-CN"/>
        </w:rPr>
        <w:t>UE-to-UE communications performance analytics</w:t>
      </w:r>
      <w:r>
        <w:tab/>
      </w:r>
      <w:r>
        <w:fldChar w:fldCharType="begin"/>
      </w:r>
      <w:r>
        <w:instrText xml:space="preserve"> PAGEREF _Toc136498955 \h </w:instrText>
      </w:r>
      <w:r>
        <w:fldChar w:fldCharType="separate"/>
      </w:r>
      <w:r>
        <w:t>8</w:t>
      </w:r>
      <w:r>
        <w:fldChar w:fldCharType="end"/>
      </w:r>
    </w:p>
    <w:p w14:paraId="7BD25F10" w14:textId="1498FF49" w:rsidR="00B86448" w:rsidRDefault="00B86448">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w:t>
      </w:r>
      <w:r>
        <w:tab/>
      </w:r>
      <w:r>
        <w:fldChar w:fldCharType="begin"/>
      </w:r>
      <w:r>
        <w:instrText xml:space="preserve"> PAGEREF _Toc136498956 \h </w:instrText>
      </w:r>
      <w:r>
        <w:fldChar w:fldCharType="separate"/>
      </w:r>
      <w:r>
        <w:t>8</w:t>
      </w:r>
      <w:r>
        <w:fldChar w:fldCharType="end"/>
      </w:r>
    </w:p>
    <w:p w14:paraId="5095DA7A" w14:textId="286CBCA7" w:rsidR="00B86448" w:rsidRDefault="00B86448">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Location accuracy analytics</w:t>
      </w:r>
      <w:r>
        <w:tab/>
      </w:r>
      <w:r>
        <w:fldChar w:fldCharType="begin"/>
      </w:r>
      <w:r>
        <w:instrText xml:space="preserve"> PAGEREF _Toc136498957 \h </w:instrText>
      </w:r>
      <w:r>
        <w:fldChar w:fldCharType="separate"/>
      </w:r>
      <w:r>
        <w:t>9</w:t>
      </w:r>
      <w:r>
        <w:fldChar w:fldCharType="end"/>
      </w:r>
    </w:p>
    <w:p w14:paraId="1FEB694B" w14:textId="5A2944C4" w:rsidR="00B86448" w:rsidRDefault="00B86448">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w:t>
      </w:r>
      <w:r>
        <w:tab/>
      </w:r>
      <w:r>
        <w:fldChar w:fldCharType="begin"/>
      </w:r>
      <w:r>
        <w:instrText xml:space="preserve"> PAGEREF _Toc136498958 \h </w:instrText>
      </w:r>
      <w:r>
        <w:fldChar w:fldCharType="separate"/>
      </w:r>
      <w:r>
        <w:t>9</w:t>
      </w:r>
      <w:r>
        <w:fldChar w:fldCharType="end"/>
      </w:r>
    </w:p>
    <w:p w14:paraId="25331619" w14:textId="37920734" w:rsidR="00B86448" w:rsidRDefault="00B86448">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Service application programming interface (API) analytics</w:t>
      </w:r>
      <w:r>
        <w:tab/>
      </w:r>
      <w:r>
        <w:fldChar w:fldCharType="begin"/>
      </w:r>
      <w:r>
        <w:instrText xml:space="preserve"> PAGEREF _Toc136498959 \h </w:instrText>
      </w:r>
      <w:r>
        <w:fldChar w:fldCharType="separate"/>
      </w:r>
      <w:r>
        <w:t>9</w:t>
      </w:r>
      <w:r>
        <w:fldChar w:fldCharType="end"/>
      </w:r>
    </w:p>
    <w:p w14:paraId="33E38B3C" w14:textId="5379149A" w:rsidR="00B86448" w:rsidRDefault="00B86448">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General</w:t>
      </w:r>
      <w:r>
        <w:tab/>
      </w:r>
      <w:r>
        <w:fldChar w:fldCharType="begin"/>
      </w:r>
      <w:r>
        <w:instrText xml:space="preserve"> PAGEREF _Toc136498960 \h </w:instrText>
      </w:r>
      <w:r>
        <w:fldChar w:fldCharType="separate"/>
      </w:r>
      <w:r>
        <w:t>9</w:t>
      </w:r>
      <w:r>
        <w:fldChar w:fldCharType="end"/>
      </w:r>
    </w:p>
    <w:p w14:paraId="3B614195" w14:textId="77605D9D" w:rsidR="00B86448" w:rsidRDefault="00B86448">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_Toc136498961 \h </w:instrText>
      </w:r>
      <w:r>
        <w:fldChar w:fldCharType="separate"/>
      </w:r>
      <w:r>
        <w:t>9</w:t>
      </w:r>
      <w:r>
        <w:fldChar w:fldCharType="end"/>
      </w:r>
    </w:p>
    <w:p w14:paraId="1D1DC13B" w14:textId="6C1A3931" w:rsidR="00B86448" w:rsidRDefault="00B86448">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General</w:t>
      </w:r>
      <w:r>
        <w:tab/>
      </w:r>
      <w:r>
        <w:fldChar w:fldCharType="begin"/>
      </w:r>
      <w:r>
        <w:instrText xml:space="preserve"> PAGEREF _Toc136498962 \h </w:instrText>
      </w:r>
      <w:r>
        <w:fldChar w:fldCharType="separate"/>
      </w:r>
      <w:r>
        <w:t>9</w:t>
      </w:r>
      <w:r>
        <w:fldChar w:fldCharType="end"/>
      </w:r>
    </w:p>
    <w:p w14:paraId="198AAE95" w14:textId="40E6E44B" w:rsidR="00B86448" w:rsidRDefault="00B86448">
      <w:pPr>
        <w:pStyle w:val="TOC8"/>
        <w:rPr>
          <w:rFonts w:asciiTheme="minorHAnsi" w:eastAsiaTheme="minorEastAsia" w:hAnsiTheme="minorHAnsi" w:cstheme="minorBidi"/>
          <w:b w:val="0"/>
          <w:szCs w:val="22"/>
          <w:lang w:val="en-US"/>
        </w:rPr>
      </w:pPr>
      <w:r>
        <w:t>Annex &lt;A&gt; (normative): HTTP resource representation and encoding</w:t>
      </w:r>
      <w:r>
        <w:tab/>
      </w:r>
      <w:r>
        <w:fldChar w:fldCharType="begin"/>
      </w:r>
      <w:r>
        <w:instrText xml:space="preserve"> PAGEREF _Toc136498963 \h </w:instrText>
      </w:r>
      <w:r>
        <w:fldChar w:fldCharType="separate"/>
      </w:r>
      <w:r>
        <w:t>10</w:t>
      </w:r>
      <w:r>
        <w:fldChar w:fldCharType="end"/>
      </w:r>
    </w:p>
    <w:p w14:paraId="78583BCE" w14:textId="4FD8022D" w:rsidR="00B86448" w:rsidRDefault="00B86448">
      <w:pPr>
        <w:pStyle w:val="TOC8"/>
        <w:rPr>
          <w:rFonts w:asciiTheme="minorHAnsi" w:eastAsiaTheme="minorEastAsia" w:hAnsiTheme="minorHAnsi" w:cstheme="minorBidi"/>
          <w:b w:val="0"/>
          <w:szCs w:val="22"/>
          <w:lang w:val="en-US"/>
        </w:rPr>
      </w:pPr>
      <w:r>
        <w:t>Annex &lt;B&gt; (Normative): CoAP resource representation and encoding</w:t>
      </w:r>
      <w:r>
        <w:tab/>
      </w:r>
      <w:r>
        <w:fldChar w:fldCharType="begin"/>
      </w:r>
      <w:r>
        <w:instrText xml:space="preserve"> PAGEREF _Toc136498964 \h </w:instrText>
      </w:r>
      <w:r>
        <w:fldChar w:fldCharType="separate"/>
      </w:r>
      <w:r>
        <w:t>11</w:t>
      </w:r>
      <w:r>
        <w:fldChar w:fldCharType="end"/>
      </w:r>
    </w:p>
    <w:p w14:paraId="6BFB3815" w14:textId="44E5BD8D" w:rsidR="00B86448" w:rsidRDefault="00B86448">
      <w:pPr>
        <w:pStyle w:val="TOC9"/>
        <w:rPr>
          <w:rFonts w:asciiTheme="minorHAnsi" w:eastAsiaTheme="minorEastAsia" w:hAnsiTheme="minorHAnsi" w:cstheme="minorBidi"/>
          <w:b w:val="0"/>
          <w:szCs w:val="22"/>
          <w:lang w:val="en-US"/>
        </w:rPr>
      </w:pPr>
      <w:r>
        <w:t>Annex &lt;C&gt; (informative): Change history</w:t>
      </w:r>
      <w:r>
        <w:tab/>
      </w:r>
      <w:r>
        <w:fldChar w:fldCharType="begin"/>
      </w:r>
      <w:r>
        <w:instrText xml:space="preserve"> PAGEREF _Toc136498965 \h </w:instrText>
      </w:r>
      <w:r>
        <w:fldChar w:fldCharType="separate"/>
      </w:r>
      <w:r>
        <w:t>12</w:t>
      </w:r>
      <w:r>
        <w:fldChar w:fldCharType="end"/>
      </w:r>
    </w:p>
    <w:p w14:paraId="0B9E3498" w14:textId="6874BFB9" w:rsidR="00080512" w:rsidRPr="004D3578" w:rsidRDefault="004D3578">
      <w:r w:rsidRPr="004D3578">
        <w:rPr>
          <w:noProof/>
          <w:sz w:val="22"/>
        </w:rPr>
        <w:fldChar w:fldCharType="end"/>
      </w:r>
    </w:p>
    <w:p w14:paraId="12E35BEB" w14:textId="77777777" w:rsidR="0090797E" w:rsidRDefault="00080512" w:rsidP="0090797E">
      <w:pPr>
        <w:pStyle w:val="Heading1"/>
        <w:ind w:left="0" w:firstLine="0"/>
      </w:pPr>
      <w:r w:rsidRPr="004D3578">
        <w:br w:type="page"/>
      </w:r>
      <w:bookmarkStart w:id="15" w:name="_Toc136498935"/>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6498936"/>
      <w:bookmarkEnd w:id="18"/>
      <w:r w:rsidRPr="004D3578">
        <w:lastRenderedPageBreak/>
        <w:t>1</w:t>
      </w:r>
      <w:r w:rsidRPr="004D3578">
        <w:tab/>
        <w:t>Scope</w:t>
      </w:r>
      <w:bookmarkEnd w:id="19"/>
    </w:p>
    <w:p w14:paraId="769527B5" w14:textId="38690F57" w:rsidR="00162287" w:rsidRDefault="00162287" w:rsidP="00162287">
      <w:bookmarkStart w:id="20" w:name="references"/>
      <w:bookmarkEnd w:id="20"/>
      <w:r w:rsidRPr="00CB012C">
        <w:t xml:space="preserve">The present document specifies the protocol aspects of </w:t>
      </w:r>
      <w:r w:rsidR="003A290A" w:rsidRPr="00CB012C">
        <w:t>ADAE</w:t>
      </w:r>
      <w:r w:rsidRPr="00CB012C">
        <w:rPr>
          <w:iCs/>
        </w:rPr>
        <w:t xml:space="preserve"> of</w:t>
      </w:r>
      <w:r w:rsidR="003A290A" w:rsidRPr="00CB012C">
        <w:rPr>
          <w:iCs/>
        </w:rPr>
        <w:t xml:space="preserve"> </w:t>
      </w:r>
      <w:r w:rsidRPr="00CB012C">
        <w:rPr>
          <w:iCs/>
        </w:rPr>
        <w:t>SEAL service</w:t>
      </w:r>
      <w:r w:rsidR="003A290A" w:rsidRPr="00CB012C">
        <w:rPr>
          <w:iCs/>
        </w:rPr>
        <w:t>s</w:t>
      </w:r>
      <w:r w:rsidRPr="00CB012C">
        <w:t xml:space="preserve">. The protocol aspects specify the UE supporting the client functionality of </w:t>
      </w:r>
      <w:r w:rsidR="003A290A" w:rsidRPr="00CB012C">
        <w:t>the</w:t>
      </w:r>
      <w:r w:rsidRPr="00CB012C">
        <w:t xml:space="preserve"> AD</w:t>
      </w:r>
      <w:r w:rsidR="003A290A" w:rsidRPr="00CB012C">
        <w:t xml:space="preserve">AE SEAL services </w:t>
      </w:r>
      <w:r w:rsidRPr="00CB012C">
        <w:t>and the network supporting the server functionality of AD</w:t>
      </w:r>
      <w:r w:rsidR="003A290A" w:rsidRPr="00CB012C">
        <w:t>AE SEAL services</w:t>
      </w:r>
      <w:r w:rsidRPr="00CB012C">
        <w:t>, where the client functionality and server functionality are specified in 3GPP TS 23.436 [2].</w:t>
      </w:r>
    </w:p>
    <w:p w14:paraId="794720D9" w14:textId="77777777" w:rsidR="00080512" w:rsidRPr="004D3578" w:rsidRDefault="00080512">
      <w:pPr>
        <w:pStyle w:val="Heading1"/>
      </w:pPr>
      <w:bookmarkStart w:id="21" w:name="_Toc136498937"/>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5A89F8" w14:textId="77777777" w:rsidR="00162287" w:rsidRPr="004D3578" w:rsidRDefault="00162287" w:rsidP="00162287">
      <w:pPr>
        <w:pStyle w:val="EX"/>
      </w:pPr>
      <w:bookmarkStart w:id="22" w:name="definitions"/>
      <w:bookmarkEnd w:id="22"/>
      <w:r w:rsidRPr="00CB012C">
        <w:t>[2]</w:t>
      </w:r>
      <w:r w:rsidRPr="00CB012C">
        <w:tab/>
        <w:t>3GPP TS 23.436: " Procedures for Application Data Analytics Enablement Service".</w:t>
      </w:r>
    </w:p>
    <w:p w14:paraId="588AB5C8" w14:textId="77777777" w:rsidR="00D63EEC" w:rsidRDefault="00D63EEC" w:rsidP="00D63EEC">
      <w:pPr>
        <w:pStyle w:val="EX"/>
      </w:pPr>
      <w:r>
        <w:t>[</w:t>
      </w:r>
      <w:r w:rsidRPr="00D63EEC">
        <w:rPr>
          <w:highlight w:val="yellow"/>
        </w:rPr>
        <w:t>X</w:t>
      </w:r>
      <w:r>
        <w:t>]</w:t>
      </w:r>
      <w:r>
        <w:tab/>
        <w:t>IETF RFC 4825: "The Extensible Markup Language (XML) Configuration Access Protocol (XCAP)".</w:t>
      </w:r>
    </w:p>
    <w:p w14:paraId="5C6CB177" w14:textId="77777777" w:rsidR="00D63EEC" w:rsidRDefault="00D63EEC" w:rsidP="00D63EEC">
      <w:pPr>
        <w:pStyle w:val="EX"/>
      </w:pPr>
      <w:r>
        <w:t>[</w:t>
      </w:r>
      <w:r w:rsidRPr="00D63EEC">
        <w:rPr>
          <w:highlight w:val="yellow"/>
        </w:rPr>
        <w:t>Y</w:t>
      </w:r>
      <w:r>
        <w:t>]</w:t>
      </w:r>
      <w:r>
        <w:tab/>
        <w:t>OMA OMA-TS-XDM_Core-V2_1-20120403-A: "XML Document Management (XDM) Specification".</w:t>
      </w:r>
    </w:p>
    <w:p w14:paraId="24ACB616" w14:textId="77777777" w:rsidR="00080512" w:rsidRPr="004D3578" w:rsidRDefault="00080512">
      <w:pPr>
        <w:pStyle w:val="Heading1"/>
      </w:pPr>
      <w:bookmarkStart w:id="23" w:name="_Toc136498938"/>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36498939"/>
      <w:r w:rsidRPr="004D3578">
        <w:t>3.1</w:t>
      </w:r>
      <w:r w:rsidRPr="004D3578">
        <w:tab/>
      </w:r>
      <w:r w:rsidR="002B6339">
        <w:t>Terms</w:t>
      </w:r>
      <w:bookmarkEnd w:id="24"/>
    </w:p>
    <w:p w14:paraId="52F085A8" w14:textId="77777777" w:rsidR="00080512" w:rsidRPr="00CB012C"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w:t>
      </w:r>
      <w:r w:rsidRPr="00CB012C">
        <w:t xml:space="preserve">defined in the present document takes precedence over the definition of the same term, if any, in </w:t>
      </w:r>
      <w:r w:rsidR="00DF62CD" w:rsidRPr="00CB012C">
        <w:t xml:space="preserve">3GPP </w:t>
      </w:r>
      <w:r w:rsidRPr="00CB012C">
        <w:t>TR 21.905 [</w:t>
      </w:r>
      <w:r w:rsidR="004D3578" w:rsidRPr="00CB012C">
        <w:t>1</w:t>
      </w:r>
      <w:r w:rsidRPr="00CB012C">
        <w:t>].</w:t>
      </w:r>
    </w:p>
    <w:p w14:paraId="3FF83558" w14:textId="02809F92" w:rsidR="0090797E" w:rsidRPr="00CB012C" w:rsidRDefault="00162287" w:rsidP="0090797E">
      <w:bookmarkStart w:id="25" w:name="_Toc89100299"/>
      <w:r w:rsidRPr="00CB012C">
        <w:rPr>
          <w:b/>
        </w:rPr>
        <w:t>ADAE</w:t>
      </w:r>
      <w:r w:rsidR="0090797E" w:rsidRPr="00CB012C">
        <w:rPr>
          <w:b/>
        </w:rPr>
        <w:t xml:space="preserve"> client</w:t>
      </w:r>
      <w:r w:rsidR="0090797E" w:rsidRPr="00CB012C">
        <w:rPr>
          <w:rFonts w:eastAsia="SimSun"/>
        </w:rPr>
        <w:t xml:space="preserve">: </w:t>
      </w:r>
      <w:r w:rsidR="0090797E" w:rsidRPr="00CB012C">
        <w:t xml:space="preserve">An entity that provides the client side functionalities corresponding to the </w:t>
      </w:r>
      <w:r w:rsidRPr="00CB012C">
        <w:t>ADAE</w:t>
      </w:r>
      <w:r w:rsidR="0090797E" w:rsidRPr="00CB012C">
        <w:t>.</w:t>
      </w:r>
    </w:p>
    <w:p w14:paraId="30234663" w14:textId="3EFF3759" w:rsidR="0090797E" w:rsidRPr="00CB012C" w:rsidRDefault="00162287" w:rsidP="0090797E">
      <w:r w:rsidRPr="00CB012C">
        <w:rPr>
          <w:b/>
        </w:rPr>
        <w:t>ADAE</w:t>
      </w:r>
      <w:r w:rsidR="0090797E" w:rsidRPr="00CB012C">
        <w:rPr>
          <w:b/>
        </w:rPr>
        <w:t xml:space="preserve"> server</w:t>
      </w:r>
      <w:r w:rsidR="0090797E" w:rsidRPr="00CB012C">
        <w:rPr>
          <w:rFonts w:eastAsia="SimSun"/>
        </w:rPr>
        <w:t xml:space="preserve">: </w:t>
      </w:r>
      <w:r w:rsidR="0090797E" w:rsidRPr="00CB012C">
        <w:t xml:space="preserve">An entity that provides the server side functionalities corresponding to the </w:t>
      </w:r>
      <w:r w:rsidRPr="00CB012C">
        <w:t>ADAE</w:t>
      </w:r>
      <w:r w:rsidR="0090797E" w:rsidRPr="00CB012C">
        <w:t>.</w:t>
      </w:r>
    </w:p>
    <w:p w14:paraId="54502080" w14:textId="26365A2C" w:rsidR="0090797E" w:rsidRPr="00CB012C" w:rsidRDefault="0090797E" w:rsidP="0090797E">
      <w:r w:rsidRPr="00CB012C">
        <w:t>For the purposes of the present document, the following terms and definitions given in 3GPP TS 23.43</w:t>
      </w:r>
      <w:r w:rsidR="00162287" w:rsidRPr="00CB012C">
        <w:t>6</w:t>
      </w:r>
      <w:r w:rsidRPr="00CB012C">
        <w:t> [2]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70E9829C" w14:textId="77777777" w:rsidR="0090797E" w:rsidRPr="00CB012C" w:rsidRDefault="0090797E" w:rsidP="0090797E">
      <w:pPr>
        <w:pStyle w:val="EW"/>
        <w:rPr>
          <w:b/>
          <w:bCs/>
          <w:lang w:eastAsia="zh-CN"/>
        </w:rPr>
      </w:pPr>
      <w:r w:rsidRPr="00CB012C">
        <w:rPr>
          <w:b/>
          <w:bCs/>
          <w:lang w:eastAsia="zh-CN"/>
        </w:rPr>
        <w:t>Vertical</w:t>
      </w:r>
    </w:p>
    <w:bookmarkEnd w:id="25"/>
    <w:p w14:paraId="788D9D91" w14:textId="6218869C" w:rsidR="003A290A" w:rsidRPr="00CB012C" w:rsidRDefault="003A290A" w:rsidP="003A290A">
      <w:pPr>
        <w:pStyle w:val="EW"/>
        <w:rPr>
          <w:b/>
          <w:bCs/>
          <w:lang w:eastAsia="zh-CN"/>
        </w:rPr>
      </w:pPr>
      <w:r w:rsidRPr="00CB012C">
        <w:rPr>
          <w:b/>
          <w:bCs/>
          <w:lang w:eastAsia="zh-CN"/>
        </w:rPr>
        <w:t>Vertical application</w:t>
      </w:r>
    </w:p>
    <w:p w14:paraId="5E81C5C1" w14:textId="7F5EC508" w:rsidR="00080512" w:rsidRPr="004D3578" w:rsidRDefault="00080512">
      <w:pPr>
        <w:pStyle w:val="Heading2"/>
      </w:pPr>
      <w:bookmarkStart w:id="26" w:name="_Toc136498940"/>
      <w:r w:rsidRPr="004D3578">
        <w:lastRenderedPageBreak/>
        <w:t>3.</w:t>
      </w:r>
      <w:r w:rsidR="0090797E">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A8279D" w14:textId="2BCE6D57" w:rsidR="003A290A" w:rsidRPr="00CB012C" w:rsidRDefault="003A290A" w:rsidP="003A290A">
      <w:pPr>
        <w:pStyle w:val="EW"/>
      </w:pPr>
      <w:bookmarkStart w:id="27" w:name="_Hlk125467326"/>
      <w:r w:rsidRPr="00CB012C">
        <w:t>ADAE</w:t>
      </w:r>
      <w:r w:rsidRPr="00CB012C">
        <w:tab/>
        <w:t>Application Data Analytics Enablement</w:t>
      </w:r>
    </w:p>
    <w:p w14:paraId="16A04C7F" w14:textId="6FAF0778" w:rsidR="00080512" w:rsidRPr="00CB012C" w:rsidRDefault="0090797E">
      <w:pPr>
        <w:pStyle w:val="EW"/>
      </w:pPr>
      <w:r w:rsidRPr="00CB012C">
        <w:t>ADAE</w:t>
      </w:r>
      <w:r w:rsidR="004A04AE" w:rsidRPr="00CB012C">
        <w:t>S</w:t>
      </w:r>
      <w:r w:rsidR="00080512" w:rsidRPr="00CB012C">
        <w:tab/>
      </w:r>
      <w:r w:rsidRPr="00CB012C">
        <w:t>Application Data Analytics Enablement Service</w:t>
      </w:r>
    </w:p>
    <w:p w14:paraId="694B9265" w14:textId="3C7DC62C" w:rsidR="00162287" w:rsidRPr="00CB012C" w:rsidRDefault="00162287" w:rsidP="00162287">
      <w:pPr>
        <w:pStyle w:val="EW"/>
      </w:pPr>
      <w:bookmarkStart w:id="28" w:name="_Hlk125535649"/>
      <w:bookmarkEnd w:id="27"/>
      <w:r w:rsidRPr="00CB012C">
        <w:t>ADAE-C</w:t>
      </w:r>
      <w:r w:rsidRPr="00CB012C">
        <w:tab/>
        <w:t>Application Data Analytics Enablement Client</w:t>
      </w:r>
    </w:p>
    <w:p w14:paraId="4AB65088" w14:textId="6E0A9992" w:rsidR="00162287" w:rsidRPr="00CB012C" w:rsidRDefault="00162287" w:rsidP="00162287">
      <w:pPr>
        <w:pStyle w:val="EW"/>
      </w:pPr>
      <w:r w:rsidRPr="00CB012C">
        <w:t>ADAE-S</w:t>
      </w:r>
      <w:r w:rsidRPr="00CB012C">
        <w:tab/>
        <w:t>Application Data Analytics Enablement Server</w:t>
      </w:r>
    </w:p>
    <w:p w14:paraId="27618846" w14:textId="77777777" w:rsidR="00D63EEC" w:rsidRDefault="00D63EEC" w:rsidP="00D63EEC">
      <w:pPr>
        <w:pStyle w:val="EW"/>
      </w:pPr>
      <w:r>
        <w:t>A-ADRF</w:t>
      </w:r>
      <w:r>
        <w:tab/>
        <w:t>Application layer Analytical Data Repository Function</w:t>
      </w:r>
    </w:p>
    <w:p w14:paraId="1EA365ED" w14:textId="77B1DDA7" w:rsidR="00080512" w:rsidRPr="00CB012C" w:rsidRDefault="00162287">
      <w:pPr>
        <w:pStyle w:val="EW"/>
      </w:pPr>
      <w:r w:rsidRPr="00CB012C">
        <w:t>API</w:t>
      </w:r>
      <w:r w:rsidRPr="00CB012C">
        <w:tab/>
        <w:t>Application Programming Interface</w:t>
      </w:r>
    </w:p>
    <w:p w14:paraId="6F968A01" w14:textId="77777777" w:rsidR="00D63EEC" w:rsidRDefault="00D63EEC" w:rsidP="00D63EEC">
      <w:pPr>
        <w:pStyle w:val="EW"/>
      </w:pPr>
      <w:r>
        <w:t>EAS</w:t>
      </w:r>
      <w:r>
        <w:tab/>
      </w:r>
      <w:r>
        <w:tab/>
        <w:t>Edge Application Server</w:t>
      </w:r>
    </w:p>
    <w:p w14:paraId="7D393408" w14:textId="77777777" w:rsidR="00D63EEC" w:rsidRDefault="00D63EEC" w:rsidP="00D63EEC">
      <w:pPr>
        <w:pStyle w:val="EW"/>
      </w:pPr>
      <w:r>
        <w:t>EDN</w:t>
      </w:r>
      <w:r>
        <w:tab/>
      </w:r>
      <w:r>
        <w:tab/>
        <w:t>Edge Data Network</w:t>
      </w:r>
    </w:p>
    <w:p w14:paraId="168E17DC" w14:textId="77777777" w:rsidR="00D63EEC" w:rsidRDefault="00D63EEC" w:rsidP="00D63EEC">
      <w:pPr>
        <w:pStyle w:val="EW"/>
      </w:pPr>
      <w:r>
        <w:t>EES</w:t>
      </w:r>
      <w:r>
        <w:tab/>
      </w:r>
      <w:r>
        <w:tab/>
        <w:t>Edge Enabler Server</w:t>
      </w:r>
    </w:p>
    <w:p w14:paraId="64361DA0" w14:textId="77777777" w:rsidR="00D63EEC" w:rsidRDefault="00D63EEC" w:rsidP="00D63EEC">
      <w:pPr>
        <w:pStyle w:val="EW"/>
      </w:pPr>
      <w:r>
        <w:t>NWDAF</w:t>
      </w:r>
      <w:r>
        <w:tab/>
        <w:t>Network Data Analytics Function</w:t>
      </w:r>
    </w:p>
    <w:p w14:paraId="5E9ABA5F" w14:textId="77777777" w:rsidR="00162287" w:rsidRPr="00CB012C" w:rsidRDefault="00162287" w:rsidP="00162287">
      <w:pPr>
        <w:pStyle w:val="EW"/>
      </w:pPr>
      <w:r w:rsidRPr="00CB012C">
        <w:t>SEAL</w:t>
      </w:r>
      <w:r w:rsidRPr="00CB012C">
        <w:tab/>
      </w:r>
      <w:r w:rsidRPr="00CB012C">
        <w:tab/>
        <w:t>Service Enabler Architecture Layer</w:t>
      </w:r>
    </w:p>
    <w:p w14:paraId="6F7F8613" w14:textId="56533DF4" w:rsidR="00162287" w:rsidRPr="00CB012C" w:rsidRDefault="00162287" w:rsidP="00162287">
      <w:pPr>
        <w:pStyle w:val="EW"/>
      </w:pPr>
      <w:r w:rsidRPr="00CB012C">
        <w:t>UE</w:t>
      </w:r>
      <w:r w:rsidRPr="00CB012C">
        <w:tab/>
      </w:r>
      <w:r w:rsidRPr="00CB012C">
        <w:tab/>
        <w:t>User Equipment</w:t>
      </w:r>
    </w:p>
    <w:p w14:paraId="70ECAA12" w14:textId="77777777" w:rsidR="00162287" w:rsidRPr="0035047D" w:rsidRDefault="00162287" w:rsidP="00162287">
      <w:pPr>
        <w:pStyle w:val="EW"/>
      </w:pPr>
      <w:r w:rsidRPr="00CB012C">
        <w:t>VAL</w:t>
      </w:r>
      <w:r w:rsidRPr="00CB012C">
        <w:tab/>
        <w:t>Vertical Application Layer</w:t>
      </w:r>
    </w:p>
    <w:p w14:paraId="7D9156C3" w14:textId="77777777" w:rsidR="00162287" w:rsidRPr="004D3578" w:rsidRDefault="00162287">
      <w:pPr>
        <w:pStyle w:val="EW"/>
      </w:pPr>
    </w:p>
    <w:p w14:paraId="7D89FB01" w14:textId="1E0CDA90" w:rsidR="00080512" w:rsidRPr="004D3578" w:rsidRDefault="00080512">
      <w:pPr>
        <w:pStyle w:val="Heading1"/>
      </w:pPr>
      <w:bookmarkStart w:id="29" w:name="clause4"/>
      <w:bookmarkStart w:id="30" w:name="_Toc136498941"/>
      <w:bookmarkEnd w:id="28"/>
      <w:bookmarkEnd w:id="29"/>
      <w:r w:rsidRPr="004D3578">
        <w:t>4</w:t>
      </w:r>
      <w:r w:rsidRPr="004D3578">
        <w:tab/>
      </w:r>
      <w:r w:rsidR="0090797E">
        <w:t>General description</w:t>
      </w:r>
      <w:bookmarkEnd w:id="30"/>
    </w:p>
    <w:p w14:paraId="58FBA871" w14:textId="213C69D4" w:rsidR="0090797E" w:rsidRPr="004D3578" w:rsidRDefault="00D63EEC" w:rsidP="0090797E">
      <w:bookmarkStart w:id="31" w:name="_Hlk125468007"/>
      <w:r>
        <w:t>A</w:t>
      </w:r>
      <w:r w:rsidRPr="005774F6">
        <w:t>pplication data analytics enablement service</w:t>
      </w:r>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 xml:space="preserve">Client (ADAE-C) and a Vertical Application Layer (VAL) server to communicate with an </w:t>
      </w:r>
      <w:r w:rsidRPr="0090797E">
        <w:t xml:space="preserve">Application </w:t>
      </w:r>
      <w:r>
        <w:t>D</w:t>
      </w:r>
      <w:r w:rsidRPr="0090797E">
        <w:t xml:space="preserve">ata </w:t>
      </w:r>
      <w:r>
        <w:t>A</w:t>
      </w:r>
      <w:r w:rsidRPr="0090797E">
        <w:t xml:space="preserve">nalytics </w:t>
      </w:r>
      <w:r>
        <w:t>E</w:t>
      </w:r>
      <w:r w:rsidRPr="0090797E">
        <w:t xml:space="preserve">nablement </w:t>
      </w:r>
      <w:r>
        <w:t xml:space="preserve">Server (ADAE-S). </w:t>
      </w:r>
    </w:p>
    <w:p w14:paraId="13E0589A" w14:textId="11F6BDC6" w:rsidR="0090797E" w:rsidRPr="004D3578" w:rsidRDefault="0090797E" w:rsidP="0090797E">
      <w:pPr>
        <w:pStyle w:val="Heading1"/>
      </w:pPr>
      <w:bookmarkStart w:id="32" w:name="_Toc136498942"/>
      <w:bookmarkEnd w:id="31"/>
      <w:r>
        <w:t>5</w:t>
      </w:r>
      <w:r w:rsidRPr="004D3578">
        <w:tab/>
      </w:r>
      <w:r>
        <w:t>Functional entities</w:t>
      </w:r>
      <w:bookmarkEnd w:id="32"/>
    </w:p>
    <w:p w14:paraId="480FB05A" w14:textId="6D4EF52F" w:rsidR="00080512" w:rsidRPr="004D3578" w:rsidRDefault="0090797E">
      <w:pPr>
        <w:pStyle w:val="Heading2"/>
      </w:pPr>
      <w:bookmarkStart w:id="33" w:name="_Toc136498943"/>
      <w:r>
        <w:t>5</w:t>
      </w:r>
      <w:r w:rsidR="00080512" w:rsidRPr="004D3578">
        <w:t>.1</w:t>
      </w:r>
      <w:r w:rsidR="00080512" w:rsidRPr="004D3578">
        <w:tab/>
      </w:r>
      <w:bookmarkStart w:id="34"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4"/>
      <w:r>
        <w:t>server (ADAE</w:t>
      </w:r>
      <w:r w:rsidR="00162287">
        <w:t>-S</w:t>
      </w:r>
      <w:r>
        <w:t>)</w:t>
      </w:r>
      <w:bookmarkEnd w:id="33"/>
    </w:p>
    <w:p w14:paraId="602CC2FF" w14:textId="77777777" w:rsidR="00D63EEC" w:rsidRDefault="00D63EEC" w:rsidP="00D63EEC">
      <w:pPr>
        <w:rPr>
          <w:rFonts w:eastAsia="Malgun Gothic"/>
          <w:lang w:eastAsia="ko-KR"/>
        </w:rPr>
      </w:pPr>
      <w:r>
        <w:rPr>
          <w:rFonts w:eastAsia="Malgun Gothic"/>
          <w:lang w:eastAsia="ko-KR"/>
        </w:rPr>
        <w:t xml:space="preserve">The </w:t>
      </w:r>
      <w:r w:rsidRPr="00906B59">
        <w:rPr>
          <w:rFonts w:eastAsia="Malgun Gothic"/>
          <w:lang w:eastAsia="ko-KR"/>
        </w:rPr>
        <w:t xml:space="preserve">ADAE-S </w:t>
      </w:r>
      <w:r>
        <w:rPr>
          <w:rFonts w:eastAsia="Malgun Gothic"/>
          <w:lang w:eastAsia="ko-KR"/>
        </w:rPr>
        <w:t xml:space="preserve">is a functional entity with a unique identity, ADAE-S ID, in the PLMN and provides </w:t>
      </w:r>
      <w:r>
        <w:t xml:space="preserve">data analytics to administer the operation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3041AC0B" w14:textId="77777777" w:rsidR="00D63EEC" w:rsidRDefault="00D63EEC" w:rsidP="00D63EEC">
      <w:pPr>
        <w:rPr>
          <w:lang w:eastAsia="en-GB"/>
        </w:rPr>
      </w:pPr>
      <w:r>
        <w:t xml:space="preserve">To be compliant with the HTTP procedures in the present document the </w:t>
      </w:r>
      <w:r w:rsidRPr="00906B59">
        <w:rPr>
          <w:rFonts w:eastAsia="Malgun Gothic"/>
          <w:lang w:eastAsia="ko-KR"/>
        </w:rPr>
        <w:t>ADAE-S</w:t>
      </w:r>
      <w:r>
        <w:t>:</w:t>
      </w:r>
    </w:p>
    <w:p w14:paraId="6272020D" w14:textId="77777777" w:rsidR="00D63EEC" w:rsidRDefault="00D63EEC" w:rsidP="00D63EEC">
      <w:pPr>
        <w:pStyle w:val="B1"/>
      </w:pPr>
      <w:r>
        <w:t>a)</w:t>
      </w:r>
      <w:r>
        <w:tab/>
        <w:t>shall support the role of XCAP server as specified in IETF RFC 4825 [</w:t>
      </w:r>
      <w:r w:rsidRPr="00D63EEC">
        <w:rPr>
          <w:highlight w:val="yellow"/>
        </w:rPr>
        <w:t>X</w:t>
      </w:r>
      <w:r>
        <w:t>]; and</w:t>
      </w:r>
    </w:p>
    <w:p w14:paraId="4AC5A7AE" w14:textId="77777777" w:rsidR="00D63EEC" w:rsidRDefault="00D63EEC" w:rsidP="00D63EEC">
      <w:pPr>
        <w:pStyle w:val="B1"/>
      </w:pPr>
      <w:r>
        <w:t>b)</w:t>
      </w:r>
      <w:r>
        <w:tab/>
        <w:t>shall support the role of XDMS as specified in OMA OMA-TS-XDM_Core-V2_1 [</w:t>
      </w:r>
      <w:r w:rsidRPr="00D63EEC">
        <w:rPr>
          <w:highlight w:val="yellow"/>
        </w:rPr>
        <w:t>Y</w:t>
      </w:r>
      <w:r>
        <w:t>].</w:t>
      </w:r>
    </w:p>
    <w:p w14:paraId="4ABB37CB" w14:textId="0C479E91" w:rsidR="0090797E" w:rsidRPr="004D3578" w:rsidRDefault="0090797E" w:rsidP="0090797E">
      <w:pPr>
        <w:pStyle w:val="Heading2"/>
      </w:pPr>
      <w:bookmarkStart w:id="35" w:name="_Toc136498944"/>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r w:rsidR="00162287">
        <w:t>-C</w:t>
      </w:r>
      <w:r>
        <w:t>)</w:t>
      </w:r>
      <w:bookmarkEnd w:id="35"/>
    </w:p>
    <w:p w14:paraId="640938FB" w14:textId="77777777" w:rsidR="00D63EEC" w:rsidRDefault="00D63EEC" w:rsidP="00D63EEC">
      <w:r>
        <w:rPr>
          <w:noProof/>
          <w:lang w:val="en-US"/>
        </w:rPr>
        <w:t xml:space="preserve">The </w:t>
      </w:r>
      <w:r w:rsidRPr="00906B59">
        <w:rPr>
          <w:rFonts w:eastAsia="Malgun Gothic"/>
          <w:lang w:eastAsia="ko-KR"/>
        </w:rPr>
        <w:t>ADAE</w:t>
      </w:r>
      <w:r>
        <w:rPr>
          <w:noProof/>
          <w:lang w:val="en-US"/>
        </w:rPr>
        <w:t xml:space="preserve">-C functional entity with a unique identity, ADAE-C ID, and </w:t>
      </w:r>
      <w:r>
        <w:t xml:space="preserve">act as the VAL application client </w:t>
      </w:r>
      <w:r>
        <w:rPr>
          <w:rFonts w:eastAsia="Malgun Gothic"/>
          <w:lang w:eastAsia="ko-KR"/>
        </w:rPr>
        <w:t xml:space="preserve">which provides </w:t>
      </w:r>
      <w:r>
        <w:t>data analytics for managing network slice capabilities.</w:t>
      </w:r>
    </w:p>
    <w:p w14:paraId="50DBCFFF" w14:textId="77777777" w:rsidR="00D63EEC" w:rsidRDefault="00D63EEC" w:rsidP="00D63EEC">
      <w:r>
        <w:t xml:space="preserve">To be compliant with the HTTP procedures in the present document the </w:t>
      </w:r>
      <w:r w:rsidRPr="00906B59">
        <w:rPr>
          <w:rFonts w:eastAsia="Malgun Gothic"/>
          <w:lang w:eastAsia="ko-KR"/>
        </w:rPr>
        <w:t>ADAE</w:t>
      </w:r>
      <w:r>
        <w:t>-C:</w:t>
      </w:r>
    </w:p>
    <w:p w14:paraId="1BC7492C" w14:textId="77777777" w:rsidR="00D63EEC" w:rsidRDefault="00D63EEC" w:rsidP="00D63EEC">
      <w:pPr>
        <w:pStyle w:val="B1"/>
      </w:pPr>
      <w:r>
        <w:t>a)</w:t>
      </w:r>
      <w:r>
        <w:tab/>
        <w:t>shall support the role of XCAP client as specified in IETF RFC 4825 [</w:t>
      </w:r>
      <w:r w:rsidRPr="00D63EEC">
        <w:rPr>
          <w:highlight w:val="yellow"/>
        </w:rPr>
        <w:t>X</w:t>
      </w:r>
      <w:r>
        <w:t>]; and</w:t>
      </w:r>
    </w:p>
    <w:p w14:paraId="474EE72A" w14:textId="77777777" w:rsidR="00D63EEC" w:rsidRDefault="00D63EEC" w:rsidP="00D63EEC">
      <w:pPr>
        <w:pStyle w:val="B1"/>
      </w:pPr>
      <w:r>
        <w:t>b)</w:t>
      </w:r>
      <w:r>
        <w:tab/>
        <w:t>shall support the role of XDMC as specified in OMAOMA-TS-XDM_Core-V2_1 [</w:t>
      </w:r>
      <w:r w:rsidRPr="00D63EEC">
        <w:rPr>
          <w:highlight w:val="yellow"/>
        </w:rPr>
        <w:t>Y</w:t>
      </w:r>
      <w:r>
        <w:t>].</w:t>
      </w:r>
    </w:p>
    <w:p w14:paraId="353ED825" w14:textId="2CF5D49A" w:rsidR="0090797E" w:rsidRPr="004D3578" w:rsidRDefault="0090797E" w:rsidP="0090797E">
      <w:pPr>
        <w:pStyle w:val="Heading1"/>
      </w:pPr>
      <w:bookmarkStart w:id="36" w:name="_Toc136498945"/>
      <w:r>
        <w:lastRenderedPageBreak/>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procedures</w:t>
      </w:r>
      <w:bookmarkEnd w:id="36"/>
    </w:p>
    <w:p w14:paraId="15F3C150" w14:textId="7F71A6B5" w:rsidR="0090797E" w:rsidRPr="004D3578" w:rsidRDefault="0090797E" w:rsidP="0090797E">
      <w:pPr>
        <w:pStyle w:val="Heading2"/>
      </w:pPr>
      <w:bookmarkStart w:id="37" w:name="_Toc136498946"/>
      <w:r>
        <w:t>6</w:t>
      </w:r>
      <w:r w:rsidRPr="004D3578">
        <w:t>.1</w:t>
      </w:r>
      <w:r w:rsidRPr="004D3578">
        <w:tab/>
      </w:r>
      <w:r>
        <w:t>General</w:t>
      </w:r>
      <w:bookmarkEnd w:id="37"/>
    </w:p>
    <w:p w14:paraId="632BF27A" w14:textId="77777777" w:rsidR="00D63EEC" w:rsidRPr="002505D7" w:rsidRDefault="00D63EEC" w:rsidP="00D63EEC">
      <w:r>
        <w:t>The clause includes the roles of the ADAE-S and the ADAE-C when implementing the analytics provided by the application data analytics enablement service.</w:t>
      </w:r>
    </w:p>
    <w:p w14:paraId="3B4F4A36" w14:textId="7F4F8CF4" w:rsidR="0090797E" w:rsidRDefault="0090797E" w:rsidP="004A04AE">
      <w:pPr>
        <w:pStyle w:val="Heading2"/>
      </w:pPr>
      <w:bookmarkStart w:id="38" w:name="_Toc136498947"/>
      <w:r>
        <w:t>6</w:t>
      </w:r>
      <w:r w:rsidRPr="004D3578">
        <w:t>.</w:t>
      </w:r>
      <w:r>
        <w:t>2</w:t>
      </w:r>
      <w:r w:rsidRPr="004D3578">
        <w:tab/>
      </w:r>
      <w:bookmarkStart w:id="39" w:name="_Hlk125477970"/>
      <w:r>
        <w:t>Application performance analytics</w:t>
      </w:r>
      <w:bookmarkEnd w:id="38"/>
      <w:bookmarkEnd w:id="39"/>
    </w:p>
    <w:p w14:paraId="0F387762" w14:textId="77777777" w:rsidR="00D63EEC" w:rsidRDefault="00D63EEC" w:rsidP="00D63EEC">
      <w:pPr>
        <w:pStyle w:val="Heading3"/>
      </w:pPr>
      <w:bookmarkStart w:id="40" w:name="_Toc34303572"/>
      <w:bookmarkStart w:id="41" w:name="_Toc34403854"/>
      <w:bookmarkStart w:id="42" w:name="_Toc45281876"/>
      <w:bookmarkStart w:id="43" w:name="_Toc51933104"/>
      <w:bookmarkStart w:id="44" w:name="_Toc68195159"/>
      <w:bookmarkStart w:id="45" w:name="_Toc131183823"/>
      <w:bookmarkStart w:id="46" w:name="_Toc136498948"/>
      <w:r>
        <w:t>6.2.1</w:t>
      </w:r>
      <w:r>
        <w:tab/>
      </w:r>
      <w:bookmarkEnd w:id="40"/>
      <w:bookmarkEnd w:id="41"/>
      <w:bookmarkEnd w:id="42"/>
      <w:bookmarkEnd w:id="43"/>
      <w:bookmarkEnd w:id="44"/>
      <w:r>
        <w:t>General</w:t>
      </w:r>
      <w:bookmarkEnd w:id="45"/>
      <w:bookmarkEnd w:id="46"/>
    </w:p>
    <w:p w14:paraId="0448A427" w14:textId="77777777" w:rsidR="00D63EEC" w:rsidRDefault="00D63EEC" w:rsidP="00D63EEC">
      <w:r>
        <w:t>These clauses describe the procedures on the ADAE server and ADAE client side when a consumer such as a VAL server subscribes to the VAL performance analytics. The VAL performance analytics are performed based on:</w:t>
      </w:r>
    </w:p>
    <w:p w14:paraId="71CE0C76" w14:textId="77777777" w:rsidR="00D63EEC" w:rsidRDefault="00D63EEC" w:rsidP="00D63EEC">
      <w:pPr>
        <w:pStyle w:val="B1"/>
      </w:pPr>
      <w:r>
        <w:t>a)</w:t>
      </w:r>
      <w:r>
        <w:tab/>
        <w:t>ongoing VAL sessions; or</w:t>
      </w:r>
    </w:p>
    <w:p w14:paraId="08C0EFB9" w14:textId="77777777" w:rsidR="00D63EEC" w:rsidRDefault="00D63EEC" w:rsidP="00D63EEC">
      <w:pPr>
        <w:pStyle w:val="B1"/>
      </w:pPr>
      <w:r>
        <w:t>b)</w:t>
      </w:r>
      <w:r>
        <w:tab/>
        <w:t>ongoing VAL sessions and data from VAL server or database.</w:t>
      </w:r>
    </w:p>
    <w:p w14:paraId="3D0B23D0" w14:textId="76B212C5" w:rsidR="0090797E" w:rsidRDefault="0090797E" w:rsidP="004A04AE">
      <w:pPr>
        <w:pStyle w:val="Heading2"/>
      </w:pPr>
      <w:bookmarkStart w:id="47" w:name="_Toc136498949"/>
      <w:r>
        <w:t>6</w:t>
      </w:r>
      <w:r w:rsidRPr="004D3578">
        <w:t>.</w:t>
      </w:r>
      <w:r w:rsidR="004A04AE">
        <w:t>3</w:t>
      </w:r>
      <w:r w:rsidRPr="004D3578">
        <w:tab/>
      </w:r>
      <w:bookmarkStart w:id="48" w:name="_Hlk125478069"/>
      <w:r>
        <w:t>Network slice related application data analytics</w:t>
      </w:r>
      <w:bookmarkEnd w:id="47"/>
      <w:bookmarkEnd w:id="48"/>
    </w:p>
    <w:p w14:paraId="1D30CDBF" w14:textId="77777777" w:rsidR="00D63EEC" w:rsidRDefault="00D63EEC" w:rsidP="00D63EEC">
      <w:pPr>
        <w:pStyle w:val="Heading3"/>
      </w:pPr>
      <w:bookmarkStart w:id="49" w:name="_Toc136498950"/>
      <w:r>
        <w:t>6.3.1</w:t>
      </w:r>
      <w:r>
        <w:tab/>
        <w:t>General</w:t>
      </w:r>
      <w:bookmarkEnd w:id="49"/>
    </w:p>
    <w:p w14:paraId="7451EA48" w14:textId="77777777" w:rsidR="00D63EEC" w:rsidRDefault="00D63EEC" w:rsidP="00D63EEC">
      <w:r>
        <w:t>These clauses describe the procedures on the ADAE server and ADAE client side when a consumer such as a VAL server subscribes to the slice-specific application performance analytics. The VAL performance analytics are performed based on ongoing VAL sessions and data from VAL server or database.</w:t>
      </w:r>
    </w:p>
    <w:p w14:paraId="6F69BB80" w14:textId="0D811190" w:rsidR="0090797E" w:rsidRDefault="0090797E" w:rsidP="004A04AE">
      <w:pPr>
        <w:pStyle w:val="Heading2"/>
      </w:pPr>
      <w:bookmarkStart w:id="50" w:name="_Toc136498951"/>
      <w:r>
        <w:t>6</w:t>
      </w:r>
      <w:r w:rsidRPr="004D3578">
        <w:t>.</w:t>
      </w:r>
      <w:r w:rsidR="004A04AE">
        <w:t>4</w:t>
      </w:r>
      <w:r w:rsidRPr="004D3578">
        <w:tab/>
      </w:r>
      <w:r>
        <w:t xml:space="preserve">Network slice </w:t>
      </w:r>
      <w:bookmarkStart w:id="51" w:name="_Hlk125478108"/>
      <w:r>
        <w:t>configuration recommendation</w:t>
      </w:r>
      <w:bookmarkEnd w:id="51"/>
      <w:r w:rsidR="004A04AE">
        <w:t xml:space="preserve"> based on application analytics</w:t>
      </w:r>
      <w:bookmarkEnd w:id="50"/>
    </w:p>
    <w:p w14:paraId="33B34BFD" w14:textId="77777777" w:rsidR="00D63EEC" w:rsidRDefault="00D63EEC" w:rsidP="00D63EEC">
      <w:pPr>
        <w:pStyle w:val="Heading3"/>
      </w:pPr>
      <w:bookmarkStart w:id="52" w:name="_Toc136498952"/>
      <w:bookmarkStart w:id="53" w:name="_Hlk125478143"/>
      <w:r>
        <w:t>6.4.1</w:t>
      </w:r>
      <w:r>
        <w:tab/>
        <w:t>General</w:t>
      </w:r>
      <w:bookmarkEnd w:id="52"/>
    </w:p>
    <w:p w14:paraId="0076F258" w14:textId="77777777" w:rsidR="00D63EEC" w:rsidRDefault="00D63EEC" w:rsidP="00D63EEC">
      <w:r>
        <w:t>These clauses describe the procedures on the ADAE server and ADAE client side when a consumer such as a VAL server subscribes to the slice usage pattern based on collected data of the slice performance analytics in the past.</w:t>
      </w:r>
    </w:p>
    <w:p w14:paraId="0B9CE4B5" w14:textId="5EC9120E" w:rsidR="0090797E" w:rsidRPr="004D3578" w:rsidRDefault="0090797E" w:rsidP="0090797E">
      <w:pPr>
        <w:pStyle w:val="Heading2"/>
      </w:pPr>
      <w:bookmarkStart w:id="54" w:name="_Toc136498953"/>
      <w:r>
        <w:t>6</w:t>
      </w:r>
      <w:r w:rsidRPr="004D3578">
        <w:t>.</w:t>
      </w:r>
      <w:r w:rsidR="004A04AE">
        <w:t>5</w:t>
      </w:r>
      <w:r w:rsidRPr="004D3578">
        <w:tab/>
      </w:r>
      <w:r>
        <w:t>Edge load analytics</w:t>
      </w:r>
      <w:bookmarkEnd w:id="54"/>
    </w:p>
    <w:p w14:paraId="01CDCB12" w14:textId="77777777" w:rsidR="00D63EEC" w:rsidRDefault="00D63EEC" w:rsidP="00D63EEC">
      <w:pPr>
        <w:pStyle w:val="Heading3"/>
      </w:pPr>
      <w:bookmarkStart w:id="55" w:name="_Toc136498954"/>
      <w:r>
        <w:t>6.5.1</w:t>
      </w:r>
      <w:r>
        <w:tab/>
        <w:t>General</w:t>
      </w:r>
      <w:bookmarkEnd w:id="55"/>
    </w:p>
    <w:p w14:paraId="4EF43499" w14:textId="77777777" w:rsidR="00D63EEC" w:rsidRDefault="00D63EEC" w:rsidP="00D63EEC">
      <w:r>
        <w:t xml:space="preserve">These clauses describe the procedures on the ADAE server and ADAE client side when an analytics consumer subscribes to or requests the edge load analytics </w:t>
      </w:r>
      <w:r w:rsidRPr="0058385B">
        <w:t>performed based on data collected from the EDN (EAS and/or EES) and A-ADRF</w:t>
      </w:r>
      <w:r>
        <w:t>.</w:t>
      </w:r>
    </w:p>
    <w:p w14:paraId="626DF874" w14:textId="074E0801" w:rsidR="0090797E" w:rsidRPr="004D3578" w:rsidRDefault="0090797E" w:rsidP="0090797E">
      <w:pPr>
        <w:pStyle w:val="Heading2"/>
      </w:pPr>
      <w:bookmarkStart w:id="56" w:name="_Toc136498955"/>
      <w:r>
        <w:t>6</w:t>
      </w:r>
      <w:r w:rsidRPr="004D3578">
        <w:t>.</w:t>
      </w:r>
      <w:r w:rsidR="004A04AE">
        <w:t>6</w:t>
      </w:r>
      <w:r w:rsidRPr="004D3578">
        <w:tab/>
      </w:r>
      <w:r>
        <w:rPr>
          <w:lang w:eastAsia="zh-CN"/>
        </w:rPr>
        <w:t>UE-to-UE communications performance analytics</w:t>
      </w:r>
      <w:bookmarkEnd w:id="56"/>
    </w:p>
    <w:p w14:paraId="6B11E204" w14:textId="77777777" w:rsidR="00D63EEC" w:rsidRDefault="00D63EEC" w:rsidP="00D63EEC">
      <w:pPr>
        <w:pStyle w:val="Heading3"/>
      </w:pPr>
      <w:bookmarkStart w:id="57" w:name="_Toc136498956"/>
      <w:r>
        <w:t>6.6.1</w:t>
      </w:r>
      <w:r>
        <w:tab/>
        <w:t>General</w:t>
      </w:r>
      <w:bookmarkEnd w:id="57"/>
    </w:p>
    <w:p w14:paraId="28189F0D" w14:textId="77777777" w:rsidR="00D63EEC" w:rsidRDefault="00D63EEC" w:rsidP="00D63EEC">
      <w:r>
        <w:t xml:space="preserve">These clauses describe the procedures on the ADAE server and ADAE client side when an analytics consumer such as the VAL server subscribes to the UE-to-UE communications performance analytics </w:t>
      </w:r>
      <w:r w:rsidRPr="0058385B">
        <w:t xml:space="preserve">performed based on data collected from the </w:t>
      </w:r>
      <w:r>
        <w:t>ongoing VAL UE-to-UE sessions.</w:t>
      </w:r>
    </w:p>
    <w:p w14:paraId="4100908F" w14:textId="40F5EF4D" w:rsidR="0090797E" w:rsidRDefault="0090797E" w:rsidP="0090797E">
      <w:pPr>
        <w:pStyle w:val="Heading2"/>
      </w:pPr>
      <w:bookmarkStart w:id="58" w:name="_Toc136498957"/>
      <w:r>
        <w:lastRenderedPageBreak/>
        <w:t>6</w:t>
      </w:r>
      <w:r w:rsidRPr="004D3578">
        <w:t>.</w:t>
      </w:r>
      <w:r>
        <w:t>7</w:t>
      </w:r>
      <w:r w:rsidRPr="004D3578">
        <w:tab/>
      </w:r>
      <w:r>
        <w:t>Location accuracy analytics</w:t>
      </w:r>
      <w:bookmarkEnd w:id="58"/>
    </w:p>
    <w:p w14:paraId="64CE1A54" w14:textId="77777777" w:rsidR="00D63EEC" w:rsidRDefault="00D63EEC" w:rsidP="00D63EEC">
      <w:pPr>
        <w:pStyle w:val="Heading3"/>
      </w:pPr>
      <w:bookmarkStart w:id="59" w:name="_Toc136498958"/>
      <w:r>
        <w:t>6.7.1</w:t>
      </w:r>
      <w:r>
        <w:tab/>
        <w:t>General</w:t>
      </w:r>
      <w:bookmarkEnd w:id="59"/>
    </w:p>
    <w:p w14:paraId="51D4F037" w14:textId="77777777" w:rsidR="00D63EEC" w:rsidRDefault="00D63EEC" w:rsidP="00D63EEC">
      <w:r>
        <w:t>These clauses describe the procedures on the ADAE server side when an analytics consumer such as the VAL server subscribes to the location accuracy prediction of a VAL location or a VAL UE</w:t>
      </w:r>
      <w:r w:rsidRPr="0058385B">
        <w:t xml:space="preserve"> based on </w:t>
      </w:r>
      <w:r>
        <w:rPr>
          <w:bCs/>
          <w:lang w:val="en-US"/>
        </w:rPr>
        <w:t>NWDAF UE mobility analytics or stored data from A-ADRF</w:t>
      </w:r>
      <w:r>
        <w:t>.</w:t>
      </w:r>
    </w:p>
    <w:p w14:paraId="2DC1664A" w14:textId="5EDDBC7D" w:rsidR="0090797E" w:rsidRDefault="0090797E" w:rsidP="0090797E">
      <w:pPr>
        <w:pStyle w:val="Heading2"/>
      </w:pPr>
      <w:bookmarkStart w:id="60" w:name="_Toc136498959"/>
      <w:r>
        <w:t>6</w:t>
      </w:r>
      <w:r w:rsidRPr="004D3578">
        <w:t>.</w:t>
      </w:r>
      <w:r>
        <w:t>8</w:t>
      </w:r>
      <w:r w:rsidRPr="004D3578">
        <w:tab/>
      </w:r>
      <w:r>
        <w:t>Service application programming interface (API) analytics</w:t>
      </w:r>
      <w:bookmarkEnd w:id="60"/>
    </w:p>
    <w:p w14:paraId="2F1A2E8A" w14:textId="77777777" w:rsidR="00D63EEC" w:rsidRDefault="00D63EEC" w:rsidP="00D63EEC">
      <w:pPr>
        <w:pStyle w:val="Heading3"/>
      </w:pPr>
      <w:bookmarkStart w:id="61" w:name="_Toc136498960"/>
      <w:bookmarkEnd w:id="53"/>
      <w:r>
        <w:t>6.8.1</w:t>
      </w:r>
      <w:r>
        <w:tab/>
        <w:t>General</w:t>
      </w:r>
      <w:bookmarkEnd w:id="61"/>
    </w:p>
    <w:p w14:paraId="1A782613" w14:textId="46939045" w:rsidR="00D63EEC" w:rsidRDefault="00D63EEC" w:rsidP="00D63EEC">
      <w:r>
        <w:t>These clauses describe the procedures on the ADAE server side when an analytics consumer such as the VAL server subscribes to the service API analytics.</w:t>
      </w:r>
    </w:p>
    <w:p w14:paraId="5C81F4BE" w14:textId="77777777" w:rsidR="00D63EEC" w:rsidRDefault="00D63EEC" w:rsidP="00D63EEC">
      <w:pPr>
        <w:pStyle w:val="Heading2"/>
      </w:pPr>
      <w:bookmarkStart w:id="62" w:name="_Toc136498961"/>
      <w:r w:rsidRPr="00A47F5F">
        <w:t>6.</w:t>
      </w:r>
      <w:r>
        <w:t>9</w:t>
      </w:r>
      <w:r w:rsidRPr="00A47F5F">
        <w:tab/>
      </w:r>
      <w:r>
        <w:t>Application performance</w:t>
      </w:r>
      <w:r w:rsidRPr="00A47F5F">
        <w:t xml:space="preserve"> analytics</w:t>
      </w:r>
      <w:bookmarkEnd w:id="62"/>
    </w:p>
    <w:p w14:paraId="0096F5AB" w14:textId="77777777" w:rsidR="00D63EEC" w:rsidRDefault="00D63EEC" w:rsidP="00D63EEC">
      <w:pPr>
        <w:pStyle w:val="Heading3"/>
      </w:pPr>
      <w:bookmarkStart w:id="63" w:name="_Toc136498962"/>
      <w:r>
        <w:t>6.9.1</w:t>
      </w:r>
      <w:r>
        <w:tab/>
        <w:t>General</w:t>
      </w:r>
      <w:bookmarkEnd w:id="63"/>
    </w:p>
    <w:p w14:paraId="3A5B5007" w14:textId="77777777" w:rsidR="00D63EEC" w:rsidRDefault="00D63EEC" w:rsidP="00D63EEC">
      <w:r>
        <w:t>These clauses describe the procedures on the ADAE server and ADAE server side when the application performance analytics is provided by VAL UEs.</w:t>
      </w:r>
    </w:p>
    <w:p w14:paraId="7B95000B" w14:textId="77777777" w:rsidR="0090797E" w:rsidRPr="0090797E" w:rsidRDefault="0090797E" w:rsidP="0090797E"/>
    <w:p w14:paraId="37796A3E" w14:textId="4B68A766" w:rsidR="00080512" w:rsidRDefault="00D9134D">
      <w:pPr>
        <w:pStyle w:val="Heading8"/>
      </w:pPr>
      <w:bookmarkStart w:id="64" w:name="startOfAnnexes"/>
      <w:bookmarkEnd w:id="64"/>
      <w:r>
        <w:br w:type="page"/>
      </w:r>
      <w:bookmarkStart w:id="65" w:name="_Toc136498963"/>
      <w:r w:rsidR="00080512" w:rsidRPr="004D3578">
        <w:lastRenderedPageBreak/>
        <w:t>Annex &lt;A&gt; (normative):</w:t>
      </w:r>
      <w:r w:rsidR="00080512" w:rsidRPr="004D3578">
        <w:br/>
      </w:r>
      <w:r w:rsidR="0090797E" w:rsidRPr="0090797E">
        <w:t>HTTP resource representation and encoding</w:t>
      </w:r>
      <w:bookmarkEnd w:id="65"/>
    </w:p>
    <w:p w14:paraId="665DAB86" w14:textId="77777777" w:rsidR="006B30D0" w:rsidRPr="007429F6" w:rsidRDefault="006B30D0" w:rsidP="006B30D0"/>
    <w:p w14:paraId="328A3262" w14:textId="03ACDC62" w:rsidR="00080512" w:rsidRPr="004D3578" w:rsidRDefault="007429F6">
      <w:pPr>
        <w:pStyle w:val="Heading8"/>
      </w:pPr>
      <w:r>
        <w:br w:type="page"/>
      </w:r>
      <w:bookmarkStart w:id="66" w:name="_Toc136498964"/>
      <w:r w:rsidR="00080512" w:rsidRPr="004D3578">
        <w:lastRenderedPageBreak/>
        <w:t>Annex &lt;B&gt; (</w:t>
      </w:r>
      <w:r w:rsidR="0090797E">
        <w:t>Normative</w:t>
      </w:r>
      <w:r w:rsidR="00080512" w:rsidRPr="004D3578">
        <w:t>):</w:t>
      </w:r>
      <w:r w:rsidR="00080512" w:rsidRPr="004D3578">
        <w:br/>
      </w:r>
      <w:r w:rsidR="0090797E">
        <w:t>CoAP resource representation and encoding</w:t>
      </w:r>
      <w:bookmarkEnd w:id="66"/>
    </w:p>
    <w:p w14:paraId="16BAA4B3" w14:textId="52C38F2A" w:rsidR="00080512" w:rsidRDefault="00080512"/>
    <w:p w14:paraId="5CA5E6C2" w14:textId="48256C2E" w:rsidR="00080512" w:rsidRPr="004D3578" w:rsidRDefault="006B30D0" w:rsidP="0090797E">
      <w:pPr>
        <w:pStyle w:val="Heading9"/>
      </w:pPr>
      <w:r>
        <w:br w:type="page"/>
      </w:r>
      <w:bookmarkStart w:id="67" w:name="_Toc136498965"/>
      <w:r w:rsidR="00080512" w:rsidRPr="004D3578">
        <w:lastRenderedPageBreak/>
        <w:t>Annex &lt;</w:t>
      </w:r>
      <w:r w:rsidR="0090797E">
        <w:t>C</w:t>
      </w:r>
      <w:r w:rsidR="00080512" w:rsidRPr="004D3578">
        <w:t>&gt; (informative):</w:t>
      </w:r>
      <w:r w:rsidR="00080512" w:rsidRPr="004D3578">
        <w:br/>
        <w:t>Change history</w:t>
      </w:r>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FA78941" w:rsidR="003C3971" w:rsidRPr="006B0D02" w:rsidRDefault="00720A03" w:rsidP="00C72833">
            <w:pPr>
              <w:pStyle w:val="TAC"/>
              <w:rPr>
                <w:sz w:val="16"/>
                <w:szCs w:val="16"/>
              </w:rPr>
            </w:pPr>
            <w:r>
              <w:rPr>
                <w:sz w:val="16"/>
                <w:szCs w:val="16"/>
              </w:rPr>
              <w:t>2023-02</w:t>
            </w:r>
          </w:p>
        </w:tc>
        <w:tc>
          <w:tcPr>
            <w:tcW w:w="800" w:type="dxa"/>
            <w:shd w:val="solid" w:color="FFFFFF" w:fill="auto"/>
          </w:tcPr>
          <w:p w14:paraId="55C8CC01" w14:textId="00EE5601" w:rsidR="003C3971" w:rsidRPr="006B0D02" w:rsidRDefault="00720A03" w:rsidP="00C72833">
            <w:pPr>
              <w:pStyle w:val="TAC"/>
              <w:rPr>
                <w:sz w:val="16"/>
                <w:szCs w:val="16"/>
              </w:rPr>
            </w:pPr>
            <w:r>
              <w:rPr>
                <w:sz w:val="16"/>
                <w:szCs w:val="16"/>
              </w:rPr>
              <w:t>CT1#140</w:t>
            </w:r>
          </w:p>
        </w:tc>
        <w:tc>
          <w:tcPr>
            <w:tcW w:w="1094" w:type="dxa"/>
            <w:shd w:val="solid" w:color="FFFFFF" w:fill="auto"/>
          </w:tcPr>
          <w:p w14:paraId="134723C6" w14:textId="62A379C6" w:rsidR="003C3971" w:rsidRPr="006B0D02" w:rsidRDefault="00720A03" w:rsidP="00C72833">
            <w:pPr>
              <w:pStyle w:val="TAC"/>
              <w:rPr>
                <w:sz w:val="16"/>
                <w:szCs w:val="16"/>
              </w:rPr>
            </w:pPr>
            <w:hyperlink r:id="rId11" w:history="1">
              <w:r w:rsidRPr="00720A03">
                <w:rPr>
                  <w:rStyle w:val="Hyperlink"/>
                  <w:sz w:val="16"/>
                  <w:szCs w:val="16"/>
                </w:rPr>
                <w:t>C1-230160</w:t>
              </w:r>
            </w:hyperlink>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r w:rsidRPr="00720A03">
              <w:rPr>
                <w:sz w:val="16"/>
                <w:szCs w:val="16"/>
              </w:rPr>
              <w:t>Skeleton for Application Data Analytics Enablement Service</w:t>
            </w:r>
          </w:p>
        </w:tc>
        <w:tc>
          <w:tcPr>
            <w:tcW w:w="708" w:type="dxa"/>
            <w:shd w:val="solid" w:color="FFFFFF" w:fill="auto"/>
          </w:tcPr>
          <w:p w14:paraId="5E97A6B2" w14:textId="5C82F7AC" w:rsidR="003C3971" w:rsidRPr="007D6048" w:rsidRDefault="00F443D7" w:rsidP="00C72833">
            <w:pPr>
              <w:pStyle w:val="TAC"/>
              <w:rPr>
                <w:sz w:val="16"/>
                <w:szCs w:val="16"/>
              </w:rPr>
            </w:pPr>
            <w:r>
              <w:rPr>
                <w:sz w:val="16"/>
                <w:szCs w:val="16"/>
              </w:rPr>
              <w:t>0.0.0</w:t>
            </w:r>
          </w:p>
        </w:tc>
      </w:tr>
      <w:tr w:rsidR="00F443D7" w:rsidRPr="006B0D02" w14:paraId="295EFE22" w14:textId="77777777" w:rsidTr="00C72833">
        <w:tc>
          <w:tcPr>
            <w:tcW w:w="800" w:type="dxa"/>
            <w:shd w:val="solid" w:color="FFFFFF" w:fill="auto"/>
          </w:tcPr>
          <w:p w14:paraId="16ACA426" w14:textId="2DE80C86" w:rsidR="00F443D7" w:rsidRDefault="00F443D7" w:rsidP="00C72833">
            <w:pPr>
              <w:pStyle w:val="TAC"/>
              <w:rPr>
                <w:sz w:val="16"/>
                <w:szCs w:val="16"/>
              </w:rPr>
            </w:pPr>
            <w:r>
              <w:rPr>
                <w:sz w:val="16"/>
                <w:szCs w:val="16"/>
              </w:rPr>
              <w:t>2023-05</w:t>
            </w:r>
          </w:p>
        </w:tc>
        <w:tc>
          <w:tcPr>
            <w:tcW w:w="800" w:type="dxa"/>
            <w:shd w:val="solid" w:color="FFFFFF" w:fill="auto"/>
          </w:tcPr>
          <w:p w14:paraId="78220CC2" w14:textId="3B7FD6C4" w:rsidR="00F443D7" w:rsidRDefault="00F443D7" w:rsidP="00C72833">
            <w:pPr>
              <w:pStyle w:val="TAC"/>
              <w:rPr>
                <w:sz w:val="16"/>
                <w:szCs w:val="16"/>
              </w:rPr>
            </w:pPr>
            <w:r>
              <w:rPr>
                <w:sz w:val="16"/>
                <w:szCs w:val="16"/>
              </w:rPr>
              <w:t>CT1#142</w:t>
            </w:r>
          </w:p>
        </w:tc>
        <w:tc>
          <w:tcPr>
            <w:tcW w:w="1094" w:type="dxa"/>
            <w:shd w:val="solid" w:color="FFFFFF" w:fill="auto"/>
          </w:tcPr>
          <w:p w14:paraId="4D506F34" w14:textId="621ACA05" w:rsidR="00F443D7" w:rsidRDefault="00F443D7" w:rsidP="00C72833">
            <w:pPr>
              <w:pStyle w:val="TAC"/>
              <w:rPr>
                <w:sz w:val="16"/>
                <w:szCs w:val="16"/>
              </w:rPr>
            </w:pPr>
            <w:hyperlink r:id="rId12" w:history="1">
              <w:r w:rsidRPr="00F443D7">
                <w:rPr>
                  <w:rStyle w:val="Hyperlink"/>
                  <w:sz w:val="16"/>
                  <w:szCs w:val="16"/>
                </w:rPr>
                <w:t>C1-233310</w:t>
              </w:r>
            </w:hyperlink>
          </w:p>
        </w:tc>
        <w:tc>
          <w:tcPr>
            <w:tcW w:w="425" w:type="dxa"/>
            <w:shd w:val="solid" w:color="FFFFFF" w:fill="auto"/>
          </w:tcPr>
          <w:p w14:paraId="21C6FA21" w14:textId="77777777" w:rsidR="00F443D7" w:rsidRPr="006B0D02" w:rsidRDefault="00F443D7" w:rsidP="00C72833">
            <w:pPr>
              <w:pStyle w:val="TAL"/>
              <w:rPr>
                <w:sz w:val="16"/>
                <w:szCs w:val="16"/>
              </w:rPr>
            </w:pPr>
          </w:p>
        </w:tc>
        <w:tc>
          <w:tcPr>
            <w:tcW w:w="425" w:type="dxa"/>
            <w:shd w:val="solid" w:color="FFFFFF" w:fill="auto"/>
          </w:tcPr>
          <w:p w14:paraId="69768E77" w14:textId="77777777" w:rsidR="00F443D7" w:rsidRPr="006B0D02" w:rsidRDefault="00F443D7" w:rsidP="00C72833">
            <w:pPr>
              <w:pStyle w:val="TAR"/>
              <w:rPr>
                <w:sz w:val="16"/>
                <w:szCs w:val="16"/>
              </w:rPr>
            </w:pPr>
          </w:p>
        </w:tc>
        <w:tc>
          <w:tcPr>
            <w:tcW w:w="425" w:type="dxa"/>
            <w:shd w:val="solid" w:color="FFFFFF" w:fill="auto"/>
          </w:tcPr>
          <w:p w14:paraId="04445A34" w14:textId="77777777" w:rsidR="00F443D7" w:rsidRPr="006B0D02" w:rsidRDefault="00F443D7" w:rsidP="00C72833">
            <w:pPr>
              <w:pStyle w:val="TAC"/>
              <w:rPr>
                <w:sz w:val="16"/>
                <w:szCs w:val="16"/>
              </w:rPr>
            </w:pPr>
          </w:p>
        </w:tc>
        <w:tc>
          <w:tcPr>
            <w:tcW w:w="4962" w:type="dxa"/>
            <w:shd w:val="solid" w:color="FFFFFF" w:fill="auto"/>
          </w:tcPr>
          <w:p w14:paraId="4D4530BE" w14:textId="15E77DC7" w:rsidR="00F443D7" w:rsidRPr="006B0D02" w:rsidRDefault="00F443D7" w:rsidP="00C72833">
            <w:pPr>
              <w:pStyle w:val="TAL"/>
              <w:rPr>
                <w:sz w:val="16"/>
                <w:szCs w:val="16"/>
              </w:rPr>
            </w:pPr>
            <w:r w:rsidRPr="00F443D7">
              <w:rPr>
                <w:sz w:val="16"/>
                <w:szCs w:val="16"/>
              </w:rPr>
              <w:t>Application data analytics enablement service abbreviations and refences</w:t>
            </w:r>
          </w:p>
        </w:tc>
        <w:tc>
          <w:tcPr>
            <w:tcW w:w="708" w:type="dxa"/>
            <w:shd w:val="solid" w:color="FFFFFF" w:fill="auto"/>
          </w:tcPr>
          <w:p w14:paraId="726BB72C" w14:textId="370BD869" w:rsidR="00F443D7" w:rsidRPr="007D6048" w:rsidRDefault="00F443D7" w:rsidP="00C72833">
            <w:pPr>
              <w:pStyle w:val="TAC"/>
              <w:rPr>
                <w:sz w:val="16"/>
                <w:szCs w:val="16"/>
              </w:rPr>
            </w:pPr>
            <w:r>
              <w:rPr>
                <w:sz w:val="16"/>
                <w:szCs w:val="16"/>
              </w:rPr>
              <w:t>0.1.0</w:t>
            </w:r>
          </w:p>
        </w:tc>
      </w:tr>
      <w:tr w:rsidR="00F443D7" w:rsidRPr="006B0D02" w14:paraId="5FE9A056" w14:textId="77777777" w:rsidTr="00C72833">
        <w:tc>
          <w:tcPr>
            <w:tcW w:w="800" w:type="dxa"/>
            <w:shd w:val="solid" w:color="FFFFFF" w:fill="auto"/>
          </w:tcPr>
          <w:p w14:paraId="1B3530C7" w14:textId="6B35A831" w:rsidR="00F443D7" w:rsidRDefault="00F443D7" w:rsidP="00C72833">
            <w:pPr>
              <w:pStyle w:val="TAC"/>
              <w:rPr>
                <w:sz w:val="16"/>
                <w:szCs w:val="16"/>
              </w:rPr>
            </w:pPr>
            <w:r>
              <w:rPr>
                <w:sz w:val="16"/>
                <w:szCs w:val="16"/>
              </w:rPr>
              <w:t>2023-05</w:t>
            </w:r>
          </w:p>
        </w:tc>
        <w:tc>
          <w:tcPr>
            <w:tcW w:w="800" w:type="dxa"/>
            <w:shd w:val="solid" w:color="FFFFFF" w:fill="auto"/>
          </w:tcPr>
          <w:p w14:paraId="629CFCCF" w14:textId="1A9BB5C7" w:rsidR="00F443D7" w:rsidRDefault="00F443D7" w:rsidP="00C72833">
            <w:pPr>
              <w:pStyle w:val="TAC"/>
              <w:rPr>
                <w:sz w:val="16"/>
                <w:szCs w:val="16"/>
              </w:rPr>
            </w:pPr>
            <w:r>
              <w:rPr>
                <w:sz w:val="16"/>
                <w:szCs w:val="16"/>
              </w:rPr>
              <w:t>CT1#142</w:t>
            </w:r>
          </w:p>
        </w:tc>
        <w:tc>
          <w:tcPr>
            <w:tcW w:w="1094" w:type="dxa"/>
            <w:shd w:val="solid" w:color="FFFFFF" w:fill="auto"/>
          </w:tcPr>
          <w:p w14:paraId="3B9B8C15" w14:textId="6F9197FF" w:rsidR="00F443D7" w:rsidRPr="00F443D7" w:rsidRDefault="00F443D7" w:rsidP="00C72833">
            <w:pPr>
              <w:pStyle w:val="TAC"/>
              <w:rPr>
                <w:sz w:val="16"/>
                <w:szCs w:val="16"/>
                <w:highlight w:val="yellow"/>
              </w:rPr>
            </w:pPr>
            <w:r w:rsidRPr="00F443D7">
              <w:rPr>
                <w:sz w:val="16"/>
                <w:szCs w:val="16"/>
                <w:highlight w:val="yellow"/>
              </w:rPr>
              <w:t>C1-234031</w:t>
            </w:r>
          </w:p>
        </w:tc>
        <w:tc>
          <w:tcPr>
            <w:tcW w:w="425" w:type="dxa"/>
            <w:shd w:val="solid" w:color="FFFFFF" w:fill="auto"/>
          </w:tcPr>
          <w:p w14:paraId="5959D745" w14:textId="77777777" w:rsidR="00F443D7" w:rsidRPr="006B0D02" w:rsidRDefault="00F443D7" w:rsidP="00C72833">
            <w:pPr>
              <w:pStyle w:val="TAL"/>
              <w:rPr>
                <w:sz w:val="16"/>
                <w:szCs w:val="16"/>
              </w:rPr>
            </w:pPr>
          </w:p>
        </w:tc>
        <w:tc>
          <w:tcPr>
            <w:tcW w:w="425" w:type="dxa"/>
            <w:shd w:val="solid" w:color="FFFFFF" w:fill="auto"/>
          </w:tcPr>
          <w:p w14:paraId="66A46381" w14:textId="77777777" w:rsidR="00F443D7" w:rsidRPr="006B0D02" w:rsidRDefault="00F443D7" w:rsidP="00C72833">
            <w:pPr>
              <w:pStyle w:val="TAR"/>
              <w:rPr>
                <w:sz w:val="16"/>
                <w:szCs w:val="16"/>
              </w:rPr>
            </w:pPr>
          </w:p>
        </w:tc>
        <w:tc>
          <w:tcPr>
            <w:tcW w:w="425" w:type="dxa"/>
            <w:shd w:val="solid" w:color="FFFFFF" w:fill="auto"/>
          </w:tcPr>
          <w:p w14:paraId="4B8A4C37" w14:textId="77777777" w:rsidR="00F443D7" w:rsidRPr="006B0D02" w:rsidRDefault="00F443D7" w:rsidP="00C72833">
            <w:pPr>
              <w:pStyle w:val="TAC"/>
              <w:rPr>
                <w:sz w:val="16"/>
                <w:szCs w:val="16"/>
              </w:rPr>
            </w:pPr>
          </w:p>
        </w:tc>
        <w:tc>
          <w:tcPr>
            <w:tcW w:w="4962" w:type="dxa"/>
            <w:shd w:val="solid" w:color="FFFFFF" w:fill="auto"/>
          </w:tcPr>
          <w:p w14:paraId="139AB998" w14:textId="4D71D63E" w:rsidR="00F443D7" w:rsidRPr="00F443D7" w:rsidRDefault="00F443D7" w:rsidP="00C72833">
            <w:pPr>
              <w:pStyle w:val="TAL"/>
              <w:rPr>
                <w:sz w:val="16"/>
                <w:szCs w:val="16"/>
              </w:rPr>
            </w:pPr>
            <w:r w:rsidRPr="00F443D7">
              <w:rPr>
                <w:sz w:val="16"/>
                <w:szCs w:val="16"/>
              </w:rPr>
              <w:t>Application data analytics enablement service functional entities</w:t>
            </w:r>
          </w:p>
        </w:tc>
        <w:tc>
          <w:tcPr>
            <w:tcW w:w="708" w:type="dxa"/>
            <w:shd w:val="solid" w:color="FFFFFF" w:fill="auto"/>
          </w:tcPr>
          <w:p w14:paraId="31CEA701" w14:textId="6E43F10A" w:rsidR="00F443D7" w:rsidRDefault="00F443D7" w:rsidP="00C72833">
            <w:pPr>
              <w:pStyle w:val="TAC"/>
              <w:rPr>
                <w:sz w:val="16"/>
                <w:szCs w:val="16"/>
              </w:rPr>
            </w:pPr>
            <w:r>
              <w:rPr>
                <w:sz w:val="16"/>
                <w:szCs w:val="16"/>
              </w:rPr>
              <w:t>0.1.0</w:t>
            </w:r>
          </w:p>
        </w:tc>
      </w:tr>
      <w:tr w:rsidR="00F443D7" w:rsidRPr="006B0D02" w14:paraId="7E36D716" w14:textId="77777777" w:rsidTr="00C72833">
        <w:tc>
          <w:tcPr>
            <w:tcW w:w="800" w:type="dxa"/>
            <w:shd w:val="solid" w:color="FFFFFF" w:fill="auto"/>
          </w:tcPr>
          <w:p w14:paraId="0693B3BA" w14:textId="5F830BE7" w:rsidR="00F443D7" w:rsidRDefault="00F443D7" w:rsidP="00C72833">
            <w:pPr>
              <w:pStyle w:val="TAC"/>
              <w:rPr>
                <w:sz w:val="16"/>
                <w:szCs w:val="16"/>
              </w:rPr>
            </w:pPr>
            <w:r>
              <w:rPr>
                <w:sz w:val="16"/>
                <w:szCs w:val="16"/>
              </w:rPr>
              <w:t>2023-05</w:t>
            </w:r>
          </w:p>
        </w:tc>
        <w:tc>
          <w:tcPr>
            <w:tcW w:w="800" w:type="dxa"/>
            <w:shd w:val="solid" w:color="FFFFFF" w:fill="auto"/>
          </w:tcPr>
          <w:p w14:paraId="6B62A369" w14:textId="2E308621" w:rsidR="00F443D7" w:rsidRDefault="00F443D7" w:rsidP="00C72833">
            <w:pPr>
              <w:pStyle w:val="TAC"/>
              <w:rPr>
                <w:sz w:val="16"/>
                <w:szCs w:val="16"/>
              </w:rPr>
            </w:pPr>
            <w:r>
              <w:rPr>
                <w:sz w:val="16"/>
                <w:szCs w:val="16"/>
              </w:rPr>
              <w:t>CT1#142</w:t>
            </w:r>
          </w:p>
        </w:tc>
        <w:tc>
          <w:tcPr>
            <w:tcW w:w="1094" w:type="dxa"/>
            <w:shd w:val="solid" w:color="FFFFFF" w:fill="auto"/>
          </w:tcPr>
          <w:p w14:paraId="4223DFDE" w14:textId="283A7D5E" w:rsidR="00F443D7" w:rsidRPr="00F443D7" w:rsidRDefault="00F443D7" w:rsidP="00C72833">
            <w:pPr>
              <w:pStyle w:val="TAC"/>
              <w:rPr>
                <w:sz w:val="16"/>
                <w:szCs w:val="16"/>
                <w:highlight w:val="yellow"/>
              </w:rPr>
            </w:pPr>
            <w:r w:rsidRPr="00F443D7">
              <w:rPr>
                <w:sz w:val="16"/>
                <w:szCs w:val="16"/>
                <w:highlight w:val="yellow"/>
              </w:rPr>
              <w:t>C1-234032</w:t>
            </w:r>
          </w:p>
        </w:tc>
        <w:tc>
          <w:tcPr>
            <w:tcW w:w="425" w:type="dxa"/>
            <w:shd w:val="solid" w:color="FFFFFF" w:fill="auto"/>
          </w:tcPr>
          <w:p w14:paraId="755010B3" w14:textId="77777777" w:rsidR="00F443D7" w:rsidRPr="006B0D02" w:rsidRDefault="00F443D7" w:rsidP="00C72833">
            <w:pPr>
              <w:pStyle w:val="TAL"/>
              <w:rPr>
                <w:sz w:val="16"/>
                <w:szCs w:val="16"/>
              </w:rPr>
            </w:pPr>
          </w:p>
        </w:tc>
        <w:tc>
          <w:tcPr>
            <w:tcW w:w="425" w:type="dxa"/>
            <w:shd w:val="solid" w:color="FFFFFF" w:fill="auto"/>
          </w:tcPr>
          <w:p w14:paraId="1B9DA70E" w14:textId="77777777" w:rsidR="00F443D7" w:rsidRPr="006B0D02" w:rsidRDefault="00F443D7" w:rsidP="00C72833">
            <w:pPr>
              <w:pStyle w:val="TAR"/>
              <w:rPr>
                <w:sz w:val="16"/>
                <w:szCs w:val="16"/>
              </w:rPr>
            </w:pPr>
          </w:p>
        </w:tc>
        <w:tc>
          <w:tcPr>
            <w:tcW w:w="425" w:type="dxa"/>
            <w:shd w:val="solid" w:color="FFFFFF" w:fill="auto"/>
          </w:tcPr>
          <w:p w14:paraId="0A1E79AA" w14:textId="77777777" w:rsidR="00F443D7" w:rsidRPr="006B0D02" w:rsidRDefault="00F443D7" w:rsidP="00C72833">
            <w:pPr>
              <w:pStyle w:val="TAC"/>
              <w:rPr>
                <w:sz w:val="16"/>
                <w:szCs w:val="16"/>
              </w:rPr>
            </w:pPr>
          </w:p>
        </w:tc>
        <w:tc>
          <w:tcPr>
            <w:tcW w:w="4962" w:type="dxa"/>
            <w:shd w:val="solid" w:color="FFFFFF" w:fill="auto"/>
          </w:tcPr>
          <w:p w14:paraId="4E2E1D5D" w14:textId="5F7FD81F"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5A2951E0" w14:textId="6AE5011B" w:rsidR="00F443D7" w:rsidRDefault="00F443D7" w:rsidP="00C72833">
            <w:pPr>
              <w:pStyle w:val="TAC"/>
              <w:rPr>
                <w:sz w:val="16"/>
                <w:szCs w:val="16"/>
              </w:rPr>
            </w:pPr>
            <w:r>
              <w:rPr>
                <w:sz w:val="16"/>
                <w:szCs w:val="16"/>
              </w:rPr>
              <w:t>0.1.0</w:t>
            </w:r>
          </w:p>
        </w:tc>
      </w:tr>
      <w:tr w:rsidR="00F443D7" w:rsidRPr="006B0D02" w14:paraId="0F9AB3BB" w14:textId="77777777" w:rsidTr="00C72833">
        <w:tc>
          <w:tcPr>
            <w:tcW w:w="800" w:type="dxa"/>
            <w:shd w:val="solid" w:color="FFFFFF" w:fill="auto"/>
          </w:tcPr>
          <w:p w14:paraId="0AC33BFD" w14:textId="610CAC9D" w:rsidR="00F443D7" w:rsidRDefault="00F443D7" w:rsidP="00C72833">
            <w:pPr>
              <w:pStyle w:val="TAC"/>
              <w:rPr>
                <w:sz w:val="16"/>
                <w:szCs w:val="16"/>
              </w:rPr>
            </w:pPr>
            <w:r>
              <w:rPr>
                <w:sz w:val="16"/>
                <w:szCs w:val="16"/>
              </w:rPr>
              <w:t>2023-05</w:t>
            </w:r>
          </w:p>
        </w:tc>
        <w:tc>
          <w:tcPr>
            <w:tcW w:w="800" w:type="dxa"/>
            <w:shd w:val="solid" w:color="FFFFFF" w:fill="auto"/>
          </w:tcPr>
          <w:p w14:paraId="7EE10976" w14:textId="7BF820DB" w:rsidR="00F443D7" w:rsidRDefault="00F443D7" w:rsidP="00C72833">
            <w:pPr>
              <w:pStyle w:val="TAC"/>
              <w:rPr>
                <w:sz w:val="16"/>
                <w:szCs w:val="16"/>
              </w:rPr>
            </w:pPr>
            <w:r>
              <w:rPr>
                <w:sz w:val="16"/>
                <w:szCs w:val="16"/>
              </w:rPr>
              <w:t>CT1#142</w:t>
            </w:r>
          </w:p>
        </w:tc>
        <w:tc>
          <w:tcPr>
            <w:tcW w:w="1094" w:type="dxa"/>
            <w:shd w:val="solid" w:color="FFFFFF" w:fill="auto"/>
          </w:tcPr>
          <w:p w14:paraId="1A34E8AF" w14:textId="42965931" w:rsidR="00F443D7" w:rsidRPr="00F443D7" w:rsidRDefault="00F443D7" w:rsidP="00C72833">
            <w:pPr>
              <w:pStyle w:val="TAC"/>
              <w:rPr>
                <w:sz w:val="16"/>
                <w:szCs w:val="16"/>
                <w:highlight w:val="yellow"/>
              </w:rPr>
            </w:pPr>
            <w:r w:rsidRPr="00F443D7">
              <w:rPr>
                <w:sz w:val="16"/>
                <w:szCs w:val="16"/>
                <w:highlight w:val="yellow"/>
              </w:rPr>
              <w:t>C1-234033</w:t>
            </w:r>
          </w:p>
        </w:tc>
        <w:tc>
          <w:tcPr>
            <w:tcW w:w="425" w:type="dxa"/>
            <w:shd w:val="solid" w:color="FFFFFF" w:fill="auto"/>
          </w:tcPr>
          <w:p w14:paraId="7ACF3BF1" w14:textId="77777777" w:rsidR="00F443D7" w:rsidRPr="006B0D02" w:rsidRDefault="00F443D7" w:rsidP="00C72833">
            <w:pPr>
              <w:pStyle w:val="TAL"/>
              <w:rPr>
                <w:sz w:val="16"/>
                <w:szCs w:val="16"/>
              </w:rPr>
            </w:pPr>
          </w:p>
        </w:tc>
        <w:tc>
          <w:tcPr>
            <w:tcW w:w="425" w:type="dxa"/>
            <w:shd w:val="solid" w:color="FFFFFF" w:fill="auto"/>
          </w:tcPr>
          <w:p w14:paraId="7B3B797E" w14:textId="77777777" w:rsidR="00F443D7" w:rsidRPr="006B0D02" w:rsidRDefault="00F443D7" w:rsidP="00C72833">
            <w:pPr>
              <w:pStyle w:val="TAR"/>
              <w:rPr>
                <w:sz w:val="16"/>
                <w:szCs w:val="16"/>
              </w:rPr>
            </w:pPr>
          </w:p>
        </w:tc>
        <w:tc>
          <w:tcPr>
            <w:tcW w:w="425" w:type="dxa"/>
            <w:shd w:val="solid" w:color="FFFFFF" w:fill="auto"/>
          </w:tcPr>
          <w:p w14:paraId="33B0DB2C" w14:textId="77777777" w:rsidR="00F443D7" w:rsidRPr="006B0D02" w:rsidRDefault="00F443D7" w:rsidP="00C72833">
            <w:pPr>
              <w:pStyle w:val="TAC"/>
              <w:rPr>
                <w:sz w:val="16"/>
                <w:szCs w:val="16"/>
              </w:rPr>
            </w:pPr>
          </w:p>
        </w:tc>
        <w:tc>
          <w:tcPr>
            <w:tcW w:w="4962" w:type="dxa"/>
            <w:shd w:val="solid" w:color="FFFFFF" w:fill="auto"/>
          </w:tcPr>
          <w:p w14:paraId="22D4FF54" w14:textId="4A159B3E"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6053F2E9" w14:textId="68EC5432" w:rsidR="00F443D7" w:rsidRDefault="00F443D7" w:rsidP="00C72833">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01B2A" w14:textId="77777777" w:rsidR="00F4420F" w:rsidRDefault="00F4420F">
      <w:r>
        <w:separator/>
      </w:r>
    </w:p>
  </w:endnote>
  <w:endnote w:type="continuationSeparator" w:id="0">
    <w:p w14:paraId="08A0FECA" w14:textId="77777777" w:rsidR="00F4420F" w:rsidRDefault="00F4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1E193" w14:textId="77777777" w:rsidR="00F4420F" w:rsidRDefault="00F4420F">
      <w:r>
        <w:separator/>
      </w:r>
    </w:p>
  </w:footnote>
  <w:footnote w:type="continuationSeparator" w:id="0">
    <w:p w14:paraId="2BEA8876" w14:textId="77777777" w:rsidR="00F4420F" w:rsidRDefault="00F4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ED5E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C0C">
      <w:rPr>
        <w:rFonts w:ascii="Arial" w:hAnsi="Arial" w:cs="Arial"/>
        <w:b/>
        <w:noProof/>
        <w:sz w:val="18"/>
        <w:szCs w:val="18"/>
      </w:rPr>
      <w:t>3GPP TS 24.559 V0.1.0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EF67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C0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2287"/>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A290A"/>
    <w:rsid w:val="003C3971"/>
    <w:rsid w:val="003F5CD4"/>
    <w:rsid w:val="00423334"/>
    <w:rsid w:val="004345EC"/>
    <w:rsid w:val="004432FD"/>
    <w:rsid w:val="004447CF"/>
    <w:rsid w:val="00465515"/>
    <w:rsid w:val="0049751D"/>
    <w:rsid w:val="004A04AE"/>
    <w:rsid w:val="004C30AC"/>
    <w:rsid w:val="004D3578"/>
    <w:rsid w:val="004E213A"/>
    <w:rsid w:val="004F0988"/>
    <w:rsid w:val="004F3340"/>
    <w:rsid w:val="004F58F6"/>
    <w:rsid w:val="0053388B"/>
    <w:rsid w:val="00535773"/>
    <w:rsid w:val="00543E6C"/>
    <w:rsid w:val="00565087"/>
    <w:rsid w:val="00597B11"/>
    <w:rsid w:val="005D2E01"/>
    <w:rsid w:val="005D7526"/>
    <w:rsid w:val="005E4BB2"/>
    <w:rsid w:val="005F204E"/>
    <w:rsid w:val="005F788A"/>
    <w:rsid w:val="00602AEA"/>
    <w:rsid w:val="00614FDF"/>
    <w:rsid w:val="0063543D"/>
    <w:rsid w:val="00647114"/>
    <w:rsid w:val="006912E9"/>
    <w:rsid w:val="006A323F"/>
    <w:rsid w:val="006B30D0"/>
    <w:rsid w:val="006C3D95"/>
    <w:rsid w:val="006E5C86"/>
    <w:rsid w:val="00701116"/>
    <w:rsid w:val="0071174C"/>
    <w:rsid w:val="00713C44"/>
    <w:rsid w:val="00720A03"/>
    <w:rsid w:val="00734A5B"/>
    <w:rsid w:val="0074026F"/>
    <w:rsid w:val="007429F6"/>
    <w:rsid w:val="00744E76"/>
    <w:rsid w:val="00765EA3"/>
    <w:rsid w:val="00774DA4"/>
    <w:rsid w:val="00781F0F"/>
    <w:rsid w:val="007B600E"/>
    <w:rsid w:val="007B6F00"/>
    <w:rsid w:val="007F0F4A"/>
    <w:rsid w:val="008028A4"/>
    <w:rsid w:val="008269C0"/>
    <w:rsid w:val="00830747"/>
    <w:rsid w:val="00842FB7"/>
    <w:rsid w:val="008768CA"/>
    <w:rsid w:val="00884AB5"/>
    <w:rsid w:val="008C384C"/>
    <w:rsid w:val="008E2D68"/>
    <w:rsid w:val="008E6756"/>
    <w:rsid w:val="0090271F"/>
    <w:rsid w:val="00902E23"/>
    <w:rsid w:val="0090797E"/>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061D"/>
    <w:rsid w:val="00B15449"/>
    <w:rsid w:val="00B61CAB"/>
    <w:rsid w:val="00B8644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B012C"/>
    <w:rsid w:val="00D57972"/>
    <w:rsid w:val="00D63EEC"/>
    <w:rsid w:val="00D675A9"/>
    <w:rsid w:val="00D71C0C"/>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27D1"/>
    <w:rsid w:val="00EA15B0"/>
    <w:rsid w:val="00EA5EA7"/>
    <w:rsid w:val="00EC4A25"/>
    <w:rsid w:val="00EC612A"/>
    <w:rsid w:val="00EF608C"/>
    <w:rsid w:val="00F025A2"/>
    <w:rsid w:val="00F04712"/>
    <w:rsid w:val="00F13360"/>
    <w:rsid w:val="00F22EC7"/>
    <w:rsid w:val="00F325C8"/>
    <w:rsid w:val="00F4420F"/>
    <w:rsid w:val="00F443D7"/>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
    <w:locked/>
    <w:rsid w:val="00D63E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2_Bratislava/Docs/C1-23331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40_Athens/Docs/C1-23016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Atarius-6</cp:lastModifiedBy>
  <cp:revision>2</cp:revision>
  <cp:lastPrinted>2019-02-25T14:05:00Z</cp:lastPrinted>
  <dcterms:created xsi:type="dcterms:W3CDTF">2023-08-08T16:43:00Z</dcterms:created>
  <dcterms:modified xsi:type="dcterms:W3CDTF">2023-08-08T16:43:00Z</dcterms:modified>
</cp:coreProperties>
</file>